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BB3" w:rsidRDefault="005B4BB3" w:rsidP="001B294C">
      <w:pPr>
        <w:pStyle w:val="PlainText"/>
        <w:jc w:val="center"/>
        <w:rPr>
          <w:rFonts w:ascii="Times New Roman" w:hAnsi="Times New Roman"/>
          <w:sz w:val="24"/>
          <w:szCs w:val="24"/>
        </w:rPr>
      </w:pPr>
      <w:r w:rsidRPr="009F5E05">
        <w:rPr>
          <w:rFonts w:ascii="Times New Roman" w:hAnsi="Times New Roman"/>
          <w:sz w:val="24"/>
          <w:szCs w:val="24"/>
        </w:rPr>
        <w:t xml:space="preserve">ФГБОУ ВПО «Башкирский государственный педагогический </w:t>
      </w:r>
    </w:p>
    <w:p w:rsidR="005B4BB3" w:rsidRPr="009F5E05" w:rsidRDefault="005B4BB3" w:rsidP="001B294C">
      <w:pPr>
        <w:pStyle w:val="PlainText"/>
        <w:jc w:val="center"/>
        <w:rPr>
          <w:rFonts w:ascii="Times New Roman" w:hAnsi="Times New Roman"/>
          <w:sz w:val="24"/>
          <w:szCs w:val="24"/>
        </w:rPr>
      </w:pPr>
      <w:r w:rsidRPr="009F5E05">
        <w:rPr>
          <w:rFonts w:ascii="Times New Roman" w:hAnsi="Times New Roman"/>
          <w:sz w:val="24"/>
          <w:szCs w:val="24"/>
        </w:rPr>
        <w:t xml:space="preserve">университет </w:t>
      </w:r>
      <w:r>
        <w:rPr>
          <w:rFonts w:ascii="Times New Roman" w:hAnsi="Times New Roman"/>
          <w:sz w:val="24"/>
          <w:szCs w:val="24"/>
        </w:rPr>
        <w:t>им. М.</w:t>
      </w:r>
      <w:r w:rsidRPr="009F5E05">
        <w:rPr>
          <w:rFonts w:ascii="Times New Roman" w:hAnsi="Times New Roman"/>
          <w:sz w:val="24"/>
          <w:szCs w:val="24"/>
        </w:rPr>
        <w:t>Акмуллы»</w:t>
      </w:r>
    </w:p>
    <w:p w:rsidR="005B4BB3" w:rsidRPr="009F5E05" w:rsidRDefault="005B4BB3" w:rsidP="001B294C">
      <w:pPr>
        <w:pStyle w:val="PlainText"/>
        <w:jc w:val="both"/>
        <w:rPr>
          <w:rFonts w:ascii="Times New Roman" w:hAnsi="Times New Roman"/>
          <w:sz w:val="24"/>
          <w:szCs w:val="24"/>
        </w:rPr>
      </w:pPr>
    </w:p>
    <w:p w:rsidR="005B4BB3" w:rsidRPr="009F5E05" w:rsidRDefault="005B4BB3" w:rsidP="001B294C">
      <w:pPr>
        <w:pStyle w:val="PlainText"/>
        <w:jc w:val="both"/>
        <w:rPr>
          <w:rFonts w:ascii="Times New Roman" w:hAnsi="Times New Roman"/>
          <w:sz w:val="24"/>
          <w:szCs w:val="24"/>
        </w:rPr>
      </w:pPr>
    </w:p>
    <w:p w:rsidR="005B4BB3" w:rsidRPr="009F5E05" w:rsidRDefault="005B4BB3" w:rsidP="001B294C">
      <w:pPr>
        <w:pStyle w:val="PlainText"/>
        <w:jc w:val="both"/>
        <w:rPr>
          <w:rFonts w:ascii="Times New Roman" w:hAnsi="Times New Roman"/>
          <w:sz w:val="24"/>
          <w:szCs w:val="24"/>
        </w:rPr>
      </w:pPr>
    </w:p>
    <w:p w:rsidR="005B4BB3" w:rsidRPr="009F5E05" w:rsidRDefault="005B4BB3" w:rsidP="001B294C">
      <w:pPr>
        <w:pStyle w:val="PlainText"/>
        <w:rPr>
          <w:rFonts w:ascii="Times New Roman" w:hAnsi="Times New Roman"/>
          <w:sz w:val="24"/>
          <w:szCs w:val="24"/>
        </w:rPr>
      </w:pPr>
    </w:p>
    <w:p w:rsidR="005B4BB3" w:rsidRPr="009F5E05" w:rsidRDefault="005B4BB3" w:rsidP="001B294C">
      <w:pPr>
        <w:ind w:firstLine="708"/>
        <w:jc w:val="right"/>
      </w:pPr>
      <w:r w:rsidRPr="009F5E05">
        <w:t>Факультет психологии</w:t>
      </w:r>
    </w:p>
    <w:p w:rsidR="005B4BB3" w:rsidRPr="009F5E05" w:rsidRDefault="005B4BB3" w:rsidP="001B294C">
      <w:pPr>
        <w:jc w:val="both"/>
      </w:pPr>
    </w:p>
    <w:p w:rsidR="005B4BB3" w:rsidRPr="009F5E05" w:rsidRDefault="005B4BB3" w:rsidP="001B294C">
      <w:pPr>
        <w:jc w:val="both"/>
      </w:pPr>
    </w:p>
    <w:p w:rsidR="005B4BB3" w:rsidRPr="009F5E05" w:rsidRDefault="005B4BB3" w:rsidP="001B294C">
      <w:pPr>
        <w:jc w:val="both"/>
      </w:pPr>
    </w:p>
    <w:p w:rsidR="005B4BB3" w:rsidRPr="009F5E05" w:rsidRDefault="005B4BB3" w:rsidP="001B294C">
      <w:pPr>
        <w:jc w:val="both"/>
      </w:pPr>
    </w:p>
    <w:p w:rsidR="005B4BB3" w:rsidRPr="009F5E05" w:rsidRDefault="005B4BB3" w:rsidP="001B294C">
      <w:pPr>
        <w:jc w:val="both"/>
      </w:pP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/>
      </w:tblPr>
      <w:tblGrid>
        <w:gridCol w:w="4643"/>
        <w:gridCol w:w="4643"/>
      </w:tblGrid>
      <w:tr w:rsidR="005B4BB3" w:rsidRPr="009F5E05" w:rsidTr="00DB144C">
        <w:tc>
          <w:tcPr>
            <w:tcW w:w="4643" w:type="dxa"/>
          </w:tcPr>
          <w:p w:rsidR="005B4BB3" w:rsidRPr="009F5E05" w:rsidRDefault="005B4BB3" w:rsidP="00DB144C">
            <w:pPr>
              <w:jc w:val="center"/>
            </w:pPr>
          </w:p>
        </w:tc>
        <w:tc>
          <w:tcPr>
            <w:tcW w:w="4643" w:type="dxa"/>
          </w:tcPr>
          <w:p w:rsidR="005B4BB3" w:rsidRPr="009F5E05" w:rsidRDefault="005B4BB3" w:rsidP="00DB144C">
            <w:pPr>
              <w:jc w:val="center"/>
              <w:rPr>
                <w:b/>
              </w:rPr>
            </w:pPr>
            <w:r w:rsidRPr="009F5E05">
              <w:rPr>
                <w:b/>
              </w:rPr>
              <w:t>«Утверждаю»</w:t>
            </w:r>
          </w:p>
          <w:p w:rsidR="005B4BB3" w:rsidRPr="009F5E05" w:rsidRDefault="005B4BB3" w:rsidP="00DB144C">
            <w:pPr>
              <w:jc w:val="center"/>
            </w:pPr>
            <w:r w:rsidRPr="009F5E05">
              <w:t>_______________</w:t>
            </w:r>
          </w:p>
          <w:p w:rsidR="005B4BB3" w:rsidRDefault="005B4BB3" w:rsidP="00DB144C">
            <w:pPr>
              <w:jc w:val="center"/>
            </w:pPr>
            <w:r>
              <w:t>Руководитель ООП</w:t>
            </w:r>
          </w:p>
          <w:p w:rsidR="005B4BB3" w:rsidRPr="009F5E05" w:rsidRDefault="005B4BB3" w:rsidP="00DB144C">
            <w:pPr>
              <w:jc w:val="center"/>
            </w:pPr>
            <w:r>
              <w:t>Шиляева И.Ф.</w:t>
            </w:r>
          </w:p>
        </w:tc>
      </w:tr>
    </w:tbl>
    <w:p w:rsidR="005B4BB3" w:rsidRPr="009F5E05" w:rsidRDefault="005B4BB3" w:rsidP="001B294C">
      <w:pPr>
        <w:jc w:val="both"/>
      </w:pPr>
    </w:p>
    <w:p w:rsidR="005B4BB3" w:rsidRPr="009F5E05" w:rsidRDefault="005B4BB3" w:rsidP="001B294C">
      <w:pPr>
        <w:jc w:val="both"/>
      </w:pPr>
    </w:p>
    <w:p w:rsidR="005B4BB3" w:rsidRPr="009F5E05" w:rsidRDefault="005B4BB3" w:rsidP="001B294C">
      <w:pPr>
        <w:jc w:val="both"/>
      </w:pPr>
    </w:p>
    <w:p w:rsidR="005B4BB3" w:rsidRPr="009F5E05" w:rsidRDefault="005B4BB3" w:rsidP="001B294C">
      <w:pPr>
        <w:jc w:val="both"/>
      </w:pPr>
    </w:p>
    <w:p w:rsidR="005B4BB3" w:rsidRPr="009F5E05" w:rsidRDefault="005B4BB3" w:rsidP="001B294C">
      <w:pPr>
        <w:pStyle w:val="PlainText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5B4BB3" w:rsidRPr="009F5E05" w:rsidRDefault="005B4BB3" w:rsidP="001B294C">
      <w:pPr>
        <w:pStyle w:val="PlainText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9F5E05">
        <w:rPr>
          <w:rFonts w:ascii="Times New Roman" w:hAnsi="Times New Roman"/>
          <w:b/>
          <w:sz w:val="24"/>
          <w:szCs w:val="24"/>
        </w:rPr>
        <w:t>ПРОГРАММА ДИСЦИПЛИНЫ</w:t>
      </w:r>
    </w:p>
    <w:p w:rsidR="005B4BB3" w:rsidRPr="009F5E05" w:rsidRDefault="005B4BB3" w:rsidP="001B294C">
      <w:pPr>
        <w:pStyle w:val="PlainText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:rsidR="005B4BB3" w:rsidRPr="008F3866" w:rsidRDefault="005B4BB3" w:rsidP="001B294C">
      <w:pPr>
        <w:jc w:val="center"/>
        <w:rPr>
          <w:b/>
          <w:sz w:val="28"/>
          <w:szCs w:val="28"/>
        </w:rPr>
      </w:pPr>
      <w:r w:rsidRPr="008F3866">
        <w:rPr>
          <w:b/>
          <w:sz w:val="28"/>
          <w:szCs w:val="28"/>
        </w:rPr>
        <w:t>С3.Б.3 ТЕОРИЯ И МЕТОДИКА ВОСПИТАНИЯ</w:t>
      </w:r>
    </w:p>
    <w:p w:rsidR="005B4BB3" w:rsidRPr="008F3866" w:rsidRDefault="005B4BB3" w:rsidP="001B294C">
      <w:pPr>
        <w:jc w:val="center"/>
        <w:rPr>
          <w:b/>
          <w:sz w:val="28"/>
          <w:szCs w:val="28"/>
        </w:rPr>
      </w:pPr>
    </w:p>
    <w:p w:rsidR="005B4BB3" w:rsidRDefault="005B4BB3" w:rsidP="001B294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Рекомендуется для</w:t>
      </w:r>
    </w:p>
    <w:p w:rsidR="005B4BB3" w:rsidRDefault="005B4BB3" w:rsidP="001B294C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Специальности  </w:t>
      </w:r>
      <w:bookmarkStart w:id="0" w:name="OLE_LINK3"/>
      <w:bookmarkStart w:id="1" w:name="OLE_LINK4"/>
      <w:r>
        <w:rPr>
          <w:b/>
          <w:sz w:val="28"/>
          <w:szCs w:val="28"/>
        </w:rPr>
        <w:t xml:space="preserve">05040705.65  </w:t>
      </w:r>
      <w:bookmarkEnd w:id="0"/>
      <w:bookmarkEnd w:id="1"/>
      <w:r>
        <w:rPr>
          <w:b/>
          <w:sz w:val="28"/>
          <w:szCs w:val="28"/>
        </w:rPr>
        <w:t>Педагогика и психология девиантного поведения</w:t>
      </w:r>
    </w:p>
    <w:p w:rsidR="005B4BB3" w:rsidRPr="00A402BD" w:rsidRDefault="005B4BB3" w:rsidP="001B294C">
      <w:pPr>
        <w:jc w:val="center"/>
        <w:rPr>
          <w:sz w:val="28"/>
          <w:szCs w:val="28"/>
        </w:rPr>
      </w:pPr>
      <w:r w:rsidRPr="00A402BD">
        <w:rPr>
          <w:sz w:val="28"/>
          <w:szCs w:val="28"/>
        </w:rPr>
        <w:t>Специ</w:t>
      </w:r>
      <w:r>
        <w:rPr>
          <w:sz w:val="28"/>
          <w:szCs w:val="28"/>
        </w:rPr>
        <w:t>ализации</w:t>
      </w:r>
      <w:r w:rsidRPr="00A402BD">
        <w:rPr>
          <w:sz w:val="28"/>
          <w:szCs w:val="28"/>
        </w:rPr>
        <w:t xml:space="preserve"> «Психолого-педагогическая коррекция и реабилитация лиц с д</w:t>
      </w:r>
      <w:r>
        <w:rPr>
          <w:sz w:val="28"/>
          <w:szCs w:val="28"/>
        </w:rPr>
        <w:t>евиантным повед</w:t>
      </w:r>
      <w:r w:rsidRPr="00A402BD">
        <w:rPr>
          <w:sz w:val="28"/>
          <w:szCs w:val="28"/>
        </w:rPr>
        <w:t>ением</w:t>
      </w:r>
      <w:r>
        <w:rPr>
          <w:sz w:val="28"/>
          <w:szCs w:val="28"/>
        </w:rPr>
        <w:t>»</w:t>
      </w:r>
    </w:p>
    <w:p w:rsidR="005B4BB3" w:rsidRDefault="005B4BB3" w:rsidP="001B294C">
      <w:pPr>
        <w:jc w:val="center"/>
        <w:rPr>
          <w:sz w:val="28"/>
          <w:szCs w:val="28"/>
          <w:u w:val="single"/>
        </w:rPr>
      </w:pPr>
    </w:p>
    <w:p w:rsidR="005B4BB3" w:rsidRDefault="005B4BB3" w:rsidP="001B294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квалификации (степени) выпускника </w:t>
      </w:r>
      <w:r>
        <w:rPr>
          <w:b/>
          <w:sz w:val="28"/>
          <w:szCs w:val="28"/>
        </w:rPr>
        <w:t>специалист</w:t>
      </w:r>
    </w:p>
    <w:p w:rsidR="005B4BB3" w:rsidRPr="009F5E05" w:rsidRDefault="005B4BB3" w:rsidP="001B294C">
      <w:pPr>
        <w:jc w:val="center"/>
      </w:pPr>
    </w:p>
    <w:p w:rsidR="005B4BB3" w:rsidRPr="009F5E05" w:rsidRDefault="005B4BB3" w:rsidP="001B294C">
      <w:pPr>
        <w:jc w:val="center"/>
      </w:pPr>
    </w:p>
    <w:p w:rsidR="005B4BB3" w:rsidRDefault="005B4BB3" w:rsidP="001B294C"/>
    <w:p w:rsidR="005B4BB3" w:rsidRDefault="005B4BB3" w:rsidP="001B294C">
      <w:pPr>
        <w:pStyle w:val="BodyTextIndent3"/>
        <w:spacing w:after="0"/>
        <w:ind w:left="0" w:firstLine="720"/>
        <w:jc w:val="both"/>
        <w:rPr>
          <w:b/>
          <w:sz w:val="28"/>
          <w:szCs w:val="28"/>
        </w:rPr>
      </w:pPr>
    </w:p>
    <w:p w:rsidR="005B4BB3" w:rsidRDefault="005B4BB3" w:rsidP="001B294C">
      <w:pPr>
        <w:pStyle w:val="BodyTextIndent3"/>
        <w:spacing w:after="0"/>
        <w:ind w:left="0" w:firstLine="720"/>
        <w:jc w:val="both"/>
        <w:rPr>
          <w:b/>
          <w:sz w:val="28"/>
          <w:szCs w:val="28"/>
        </w:rPr>
      </w:pPr>
    </w:p>
    <w:p w:rsidR="005B4BB3" w:rsidRDefault="005B4BB3" w:rsidP="001B294C">
      <w:pPr>
        <w:pStyle w:val="BodyTextIndent3"/>
        <w:spacing w:after="0"/>
        <w:ind w:left="0" w:firstLine="720"/>
        <w:jc w:val="both"/>
        <w:rPr>
          <w:b/>
          <w:sz w:val="28"/>
          <w:szCs w:val="28"/>
        </w:rPr>
      </w:pPr>
    </w:p>
    <w:p w:rsidR="005B4BB3" w:rsidRDefault="005B4BB3" w:rsidP="001B294C">
      <w:pPr>
        <w:pStyle w:val="BodyTextIndent3"/>
        <w:spacing w:after="0"/>
        <w:ind w:left="0" w:firstLine="720"/>
        <w:jc w:val="both"/>
        <w:rPr>
          <w:b/>
          <w:sz w:val="28"/>
          <w:szCs w:val="28"/>
        </w:rPr>
      </w:pPr>
    </w:p>
    <w:p w:rsidR="005B4BB3" w:rsidRDefault="005B4BB3" w:rsidP="001B294C">
      <w:pPr>
        <w:pStyle w:val="BodyTextIndent3"/>
        <w:spacing w:after="0"/>
        <w:ind w:left="0" w:firstLine="720"/>
        <w:jc w:val="both"/>
        <w:rPr>
          <w:b/>
          <w:sz w:val="28"/>
          <w:szCs w:val="28"/>
        </w:rPr>
      </w:pPr>
    </w:p>
    <w:p w:rsidR="005B4BB3" w:rsidRDefault="005B4BB3" w:rsidP="001B294C">
      <w:pPr>
        <w:pStyle w:val="BodyTextIndent3"/>
        <w:spacing w:after="0"/>
        <w:ind w:left="0" w:firstLine="720"/>
        <w:jc w:val="both"/>
        <w:rPr>
          <w:b/>
          <w:sz w:val="28"/>
          <w:szCs w:val="28"/>
        </w:rPr>
      </w:pPr>
    </w:p>
    <w:p w:rsidR="005B4BB3" w:rsidRDefault="005B4BB3" w:rsidP="001B294C">
      <w:pPr>
        <w:pStyle w:val="BodyTextIndent3"/>
        <w:spacing w:after="0"/>
        <w:ind w:left="0" w:firstLine="720"/>
        <w:jc w:val="both"/>
        <w:rPr>
          <w:b/>
          <w:sz w:val="28"/>
          <w:szCs w:val="28"/>
        </w:rPr>
      </w:pPr>
    </w:p>
    <w:p w:rsidR="005B4BB3" w:rsidRDefault="005B4BB3" w:rsidP="001B294C">
      <w:pPr>
        <w:pStyle w:val="BodyTextIndent3"/>
        <w:spacing w:after="0"/>
        <w:ind w:left="0" w:firstLine="720"/>
        <w:jc w:val="both"/>
        <w:rPr>
          <w:b/>
          <w:sz w:val="28"/>
          <w:szCs w:val="28"/>
        </w:rPr>
      </w:pPr>
    </w:p>
    <w:p w:rsidR="005B4BB3" w:rsidRDefault="005B4BB3" w:rsidP="001B294C">
      <w:pPr>
        <w:pStyle w:val="BodyTextIndent3"/>
        <w:spacing w:after="0"/>
        <w:ind w:left="0" w:firstLine="720"/>
        <w:jc w:val="both"/>
        <w:rPr>
          <w:b/>
          <w:sz w:val="28"/>
          <w:szCs w:val="28"/>
        </w:rPr>
      </w:pPr>
    </w:p>
    <w:p w:rsidR="005B4BB3" w:rsidRDefault="005B4BB3" w:rsidP="001B294C">
      <w:pPr>
        <w:pStyle w:val="BodyTextIndent3"/>
        <w:spacing w:after="0"/>
        <w:ind w:left="0" w:firstLine="720"/>
        <w:jc w:val="both"/>
        <w:rPr>
          <w:b/>
          <w:sz w:val="28"/>
          <w:szCs w:val="28"/>
        </w:rPr>
      </w:pPr>
    </w:p>
    <w:p w:rsidR="005B4BB3" w:rsidRDefault="005B4BB3" w:rsidP="001B294C">
      <w:pPr>
        <w:pStyle w:val="BodyTextIndent3"/>
        <w:spacing w:after="0"/>
        <w:ind w:left="0" w:firstLine="720"/>
        <w:jc w:val="both"/>
        <w:rPr>
          <w:b/>
          <w:sz w:val="28"/>
          <w:szCs w:val="28"/>
        </w:rPr>
      </w:pPr>
    </w:p>
    <w:p w:rsidR="005B4BB3" w:rsidRDefault="005B4BB3" w:rsidP="001B294C">
      <w:pPr>
        <w:pStyle w:val="BodyTextIndent3"/>
        <w:spacing w:after="0"/>
        <w:ind w:left="0" w:firstLine="720"/>
        <w:jc w:val="both"/>
        <w:rPr>
          <w:b/>
          <w:sz w:val="28"/>
          <w:szCs w:val="28"/>
        </w:rPr>
      </w:pPr>
    </w:p>
    <w:p w:rsidR="005B4BB3" w:rsidRDefault="005B4BB3" w:rsidP="001B294C">
      <w:pPr>
        <w:pStyle w:val="BodyTextIndent3"/>
        <w:spacing w:after="0"/>
        <w:ind w:left="0" w:firstLine="720"/>
        <w:jc w:val="both"/>
        <w:rPr>
          <w:b/>
          <w:sz w:val="28"/>
          <w:szCs w:val="28"/>
        </w:rPr>
      </w:pPr>
    </w:p>
    <w:p w:rsidR="005B4BB3" w:rsidRDefault="005B4BB3" w:rsidP="001B294C">
      <w:pPr>
        <w:pStyle w:val="BodyTextIndent3"/>
        <w:spacing w:after="0"/>
        <w:ind w:left="0" w:firstLine="720"/>
        <w:jc w:val="both"/>
        <w:rPr>
          <w:b/>
          <w:sz w:val="28"/>
          <w:szCs w:val="28"/>
        </w:rPr>
      </w:pPr>
    </w:p>
    <w:p w:rsidR="005B4BB3" w:rsidRDefault="005B4BB3" w:rsidP="001B294C">
      <w:pPr>
        <w:pStyle w:val="BodyTextIndent3"/>
        <w:spacing w:after="0"/>
        <w:ind w:left="0" w:firstLine="720"/>
        <w:jc w:val="both"/>
        <w:rPr>
          <w:b/>
          <w:sz w:val="28"/>
          <w:szCs w:val="28"/>
        </w:rPr>
      </w:pPr>
    </w:p>
    <w:p w:rsidR="005B4BB3" w:rsidRDefault="005B4BB3" w:rsidP="001B294C">
      <w:pPr>
        <w:pStyle w:val="BodyTextIndent3"/>
        <w:spacing w:after="0"/>
        <w:ind w:left="0" w:firstLine="720"/>
        <w:jc w:val="both"/>
        <w:rPr>
          <w:b/>
          <w:sz w:val="28"/>
          <w:szCs w:val="28"/>
        </w:rPr>
      </w:pPr>
    </w:p>
    <w:p w:rsidR="005B4BB3" w:rsidRPr="00F648E3" w:rsidRDefault="005B4BB3" w:rsidP="001B294C">
      <w:pPr>
        <w:pStyle w:val="BodyTextIndent3"/>
        <w:spacing w:after="0"/>
        <w:ind w:left="0" w:firstLine="720"/>
        <w:jc w:val="both"/>
        <w:rPr>
          <w:sz w:val="28"/>
          <w:szCs w:val="28"/>
        </w:rPr>
      </w:pPr>
      <w:r w:rsidRPr="00F648E3">
        <w:rPr>
          <w:b/>
          <w:sz w:val="28"/>
          <w:szCs w:val="28"/>
        </w:rPr>
        <w:t>1.  Целью дисциплины является</w:t>
      </w:r>
    </w:p>
    <w:p w:rsidR="005B4BB3" w:rsidRPr="00A44D99" w:rsidRDefault="005B4BB3" w:rsidP="001B294C">
      <w:pPr>
        <w:ind w:left="705"/>
        <w:jc w:val="both"/>
        <w:rPr>
          <w:b/>
          <w:sz w:val="28"/>
          <w:szCs w:val="28"/>
        </w:rPr>
      </w:pPr>
      <w:r w:rsidRPr="00A44D99">
        <w:rPr>
          <w:b/>
          <w:sz w:val="28"/>
          <w:szCs w:val="28"/>
        </w:rPr>
        <w:t>1 Формирование профессиональных компетенций:</w:t>
      </w:r>
    </w:p>
    <w:p w:rsidR="005B4BB3" w:rsidRDefault="005B4BB3" w:rsidP="004E70C4">
      <w:pPr>
        <w:ind w:firstLine="720"/>
        <w:jc w:val="both"/>
        <w:rPr>
          <w:sz w:val="28"/>
          <w:szCs w:val="28"/>
        </w:rPr>
      </w:pPr>
      <w:r w:rsidRPr="00677927">
        <w:rPr>
          <w:sz w:val="28"/>
          <w:szCs w:val="28"/>
        </w:rPr>
        <w:t>ПК</w:t>
      </w:r>
      <w:r>
        <w:rPr>
          <w:sz w:val="28"/>
          <w:szCs w:val="28"/>
        </w:rPr>
        <w:t>-1(способность анализировать социально-педагогические явления, психолого-педагогические условия эффективного процесса воспитания, социализации и развития личности);</w:t>
      </w:r>
    </w:p>
    <w:p w:rsidR="005B4BB3" w:rsidRDefault="005B4BB3" w:rsidP="004E70C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ПК -42 (способность проводить правое воспитание, формировать у детей и подростков правосознание, законопослушное поведение и правовую культуру);</w:t>
      </w:r>
    </w:p>
    <w:p w:rsidR="005B4BB3" w:rsidRDefault="005B4BB3" w:rsidP="004E70C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ПК- 43(способность проектировать, осуществлять, контролировать и оценивать результаты УВП по дисциплинам психолого-педагогического профиля, организовать коммуникацию и взаимодействие обучающихся);</w:t>
      </w:r>
    </w:p>
    <w:p w:rsidR="005B4BB3" w:rsidRDefault="005B4BB3" w:rsidP="004E70C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ПК - 45 (способность осуществлять методическое обеспечение учебно-воспитательного процесса)</w:t>
      </w:r>
    </w:p>
    <w:p w:rsidR="005B4BB3" w:rsidRPr="00F648E3" w:rsidRDefault="005B4BB3" w:rsidP="004E70C4">
      <w:pPr>
        <w:ind w:firstLine="720"/>
        <w:jc w:val="both"/>
        <w:rPr>
          <w:i/>
          <w:sz w:val="28"/>
          <w:szCs w:val="28"/>
        </w:rPr>
      </w:pPr>
      <w:r w:rsidRPr="00F648E3">
        <w:rPr>
          <w:b/>
          <w:sz w:val="28"/>
          <w:szCs w:val="28"/>
        </w:rPr>
        <w:t xml:space="preserve">2. Трудоемкость учебной дисциплины </w:t>
      </w:r>
      <w:r w:rsidRPr="000B2D8F">
        <w:rPr>
          <w:sz w:val="28"/>
          <w:szCs w:val="28"/>
        </w:rPr>
        <w:t>составляет 3</w:t>
      </w:r>
      <w:r w:rsidRPr="00F648E3">
        <w:rPr>
          <w:sz w:val="28"/>
          <w:szCs w:val="28"/>
        </w:rPr>
        <w:t xml:space="preserve"> зачетных единиц</w:t>
      </w:r>
      <w:r>
        <w:rPr>
          <w:sz w:val="28"/>
          <w:szCs w:val="28"/>
        </w:rPr>
        <w:t>ы</w:t>
      </w:r>
      <w:r w:rsidRPr="00F648E3">
        <w:rPr>
          <w:sz w:val="28"/>
          <w:szCs w:val="28"/>
        </w:rPr>
        <w:t xml:space="preserve"> (108 часов), из них </w:t>
      </w:r>
      <w:r>
        <w:rPr>
          <w:sz w:val="28"/>
          <w:szCs w:val="28"/>
        </w:rPr>
        <w:t>44</w:t>
      </w:r>
      <w:r w:rsidRPr="00F648E3">
        <w:rPr>
          <w:sz w:val="28"/>
          <w:szCs w:val="28"/>
        </w:rPr>
        <w:t xml:space="preserve"> час</w:t>
      </w:r>
      <w:r>
        <w:rPr>
          <w:sz w:val="28"/>
          <w:szCs w:val="28"/>
        </w:rPr>
        <w:t>а</w:t>
      </w:r>
      <w:r w:rsidRPr="00F648E3">
        <w:rPr>
          <w:sz w:val="28"/>
          <w:szCs w:val="28"/>
        </w:rPr>
        <w:t xml:space="preserve"> аудиторных занятий, </w:t>
      </w:r>
      <w:r>
        <w:rPr>
          <w:sz w:val="28"/>
          <w:szCs w:val="28"/>
        </w:rPr>
        <w:t>64</w:t>
      </w:r>
      <w:r w:rsidRPr="00F648E3">
        <w:rPr>
          <w:sz w:val="28"/>
          <w:szCs w:val="28"/>
        </w:rPr>
        <w:t xml:space="preserve"> ч</w:t>
      </w:r>
      <w:r>
        <w:rPr>
          <w:sz w:val="28"/>
          <w:szCs w:val="28"/>
        </w:rPr>
        <w:t>.</w:t>
      </w:r>
      <w:r w:rsidRPr="00F648E3">
        <w:rPr>
          <w:sz w:val="28"/>
          <w:szCs w:val="28"/>
        </w:rPr>
        <w:t xml:space="preserve"> самостоятельной работы, </w:t>
      </w:r>
      <w:r>
        <w:rPr>
          <w:sz w:val="28"/>
          <w:szCs w:val="28"/>
        </w:rPr>
        <w:t>зачет</w:t>
      </w:r>
      <w:r w:rsidRPr="000B2D8F">
        <w:rPr>
          <w:sz w:val="28"/>
          <w:szCs w:val="28"/>
        </w:rPr>
        <w:t>.</w:t>
      </w:r>
    </w:p>
    <w:p w:rsidR="005B4BB3" w:rsidRPr="00F648E3" w:rsidRDefault="005B4BB3" w:rsidP="004E70C4">
      <w:pPr>
        <w:ind w:firstLine="720"/>
        <w:jc w:val="both"/>
        <w:rPr>
          <w:i/>
          <w:sz w:val="28"/>
          <w:szCs w:val="28"/>
        </w:rPr>
      </w:pPr>
    </w:p>
    <w:p w:rsidR="005B4BB3" w:rsidRPr="00F648E3" w:rsidRDefault="005B4BB3" w:rsidP="001B294C">
      <w:pPr>
        <w:ind w:firstLine="720"/>
        <w:jc w:val="both"/>
        <w:rPr>
          <w:b/>
          <w:sz w:val="28"/>
          <w:szCs w:val="28"/>
        </w:rPr>
      </w:pPr>
      <w:r w:rsidRPr="00F648E3">
        <w:rPr>
          <w:b/>
          <w:sz w:val="28"/>
          <w:szCs w:val="28"/>
        </w:rPr>
        <w:t xml:space="preserve">3. Место дисциплины в структуре основной образовательной программы: </w:t>
      </w:r>
    </w:p>
    <w:p w:rsidR="005B4BB3" w:rsidRPr="00F648E3" w:rsidRDefault="005B4BB3" w:rsidP="001B294C">
      <w:pPr>
        <w:ind w:firstLine="709"/>
        <w:jc w:val="both"/>
        <w:rPr>
          <w:sz w:val="28"/>
          <w:szCs w:val="28"/>
        </w:rPr>
      </w:pPr>
      <w:r w:rsidRPr="00F648E3">
        <w:rPr>
          <w:sz w:val="28"/>
          <w:szCs w:val="28"/>
        </w:rPr>
        <w:t>Данная дисциплина входит в базовую часть профессионального цикла</w:t>
      </w:r>
      <w:r>
        <w:rPr>
          <w:sz w:val="28"/>
          <w:szCs w:val="28"/>
        </w:rPr>
        <w:t>. Изучается студентами в</w:t>
      </w:r>
      <w:r w:rsidRPr="00F9770C">
        <w:rPr>
          <w:sz w:val="28"/>
          <w:szCs w:val="28"/>
        </w:rPr>
        <w:t xml:space="preserve"> </w:t>
      </w:r>
      <w:r>
        <w:rPr>
          <w:sz w:val="28"/>
          <w:szCs w:val="28"/>
        </w:rPr>
        <w:t>3</w:t>
      </w:r>
      <w:r w:rsidRPr="00F648E3">
        <w:rPr>
          <w:sz w:val="28"/>
          <w:szCs w:val="28"/>
        </w:rPr>
        <w:t xml:space="preserve"> семестре. </w:t>
      </w:r>
    </w:p>
    <w:p w:rsidR="005B4BB3" w:rsidRDefault="005B4BB3" w:rsidP="001B294C">
      <w:pPr>
        <w:ind w:firstLine="709"/>
        <w:jc w:val="both"/>
        <w:rPr>
          <w:sz w:val="28"/>
          <w:szCs w:val="28"/>
        </w:rPr>
      </w:pPr>
      <w:r w:rsidRPr="00F648E3">
        <w:rPr>
          <w:sz w:val="28"/>
          <w:szCs w:val="28"/>
        </w:rPr>
        <w:t>Для изучения дисциплины необходимы знания, умения и компетенции, усвоенные студентами в процессе овладения дисциплин профессионального цикла, дисциплин по выбору, факультативов:</w:t>
      </w:r>
    </w:p>
    <w:p w:rsidR="005B4BB3" w:rsidRPr="009F75EA" w:rsidRDefault="005B4BB3" w:rsidP="001B294C">
      <w:pPr>
        <w:ind w:firstLine="709"/>
        <w:jc w:val="both"/>
        <w:rPr>
          <w:sz w:val="28"/>
          <w:szCs w:val="28"/>
        </w:rPr>
      </w:pPr>
      <w:r w:rsidRPr="009F75EA">
        <w:rPr>
          <w:sz w:val="28"/>
          <w:szCs w:val="28"/>
        </w:rPr>
        <w:t>-  «Общие основы педагогики»</w:t>
      </w:r>
      <w:r>
        <w:rPr>
          <w:sz w:val="28"/>
          <w:szCs w:val="28"/>
        </w:rPr>
        <w:t>;</w:t>
      </w:r>
    </w:p>
    <w:p w:rsidR="005B4BB3" w:rsidRPr="009F75EA" w:rsidRDefault="005B4BB3" w:rsidP="001B294C">
      <w:pPr>
        <w:ind w:firstLine="709"/>
        <w:jc w:val="both"/>
        <w:rPr>
          <w:sz w:val="28"/>
          <w:szCs w:val="28"/>
        </w:rPr>
      </w:pPr>
      <w:r w:rsidRPr="009F75EA">
        <w:rPr>
          <w:sz w:val="28"/>
          <w:szCs w:val="28"/>
        </w:rPr>
        <w:t>-   «Коррекционная педагогика»</w:t>
      </w:r>
      <w:r>
        <w:rPr>
          <w:sz w:val="28"/>
          <w:szCs w:val="28"/>
        </w:rPr>
        <w:t>;</w:t>
      </w:r>
    </w:p>
    <w:p w:rsidR="005B4BB3" w:rsidRDefault="005B4BB3" w:rsidP="001B294C">
      <w:pPr>
        <w:ind w:left="709"/>
        <w:jc w:val="both"/>
        <w:rPr>
          <w:sz w:val="28"/>
          <w:szCs w:val="28"/>
        </w:rPr>
      </w:pPr>
      <w:r w:rsidRPr="009F75EA">
        <w:rPr>
          <w:sz w:val="28"/>
          <w:szCs w:val="28"/>
        </w:rPr>
        <w:t>- «История педагогики и образования»</w:t>
      </w:r>
      <w:r>
        <w:rPr>
          <w:sz w:val="28"/>
          <w:szCs w:val="28"/>
        </w:rPr>
        <w:t>;</w:t>
      </w:r>
    </w:p>
    <w:p w:rsidR="005B4BB3" w:rsidRPr="009F75EA" w:rsidRDefault="005B4BB3" w:rsidP="001B294C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Pr="009F75EA">
        <w:rPr>
          <w:sz w:val="28"/>
          <w:szCs w:val="28"/>
        </w:rPr>
        <w:t>«Социальная педагогика»</w:t>
      </w:r>
      <w:r>
        <w:rPr>
          <w:sz w:val="28"/>
          <w:szCs w:val="28"/>
        </w:rPr>
        <w:t>.</w:t>
      </w:r>
    </w:p>
    <w:p w:rsidR="005B4BB3" w:rsidRPr="00F648E3" w:rsidRDefault="005B4BB3" w:rsidP="001B294C">
      <w:pPr>
        <w:ind w:firstLine="709"/>
        <w:jc w:val="both"/>
        <w:rPr>
          <w:sz w:val="28"/>
          <w:szCs w:val="28"/>
        </w:rPr>
      </w:pPr>
      <w:r w:rsidRPr="00F648E3">
        <w:rPr>
          <w:sz w:val="28"/>
          <w:szCs w:val="28"/>
        </w:rPr>
        <w:t xml:space="preserve">Дисциплина способствует  усилению воспитательного потенциала  педагогических и коммуникативных технологий в контексте  междисциплинарного подхода. Содержание курса носит практикоориентированный характер, направленный на  успешное прохождение педагогической практики на базе ОУ и других предприятий. </w:t>
      </w:r>
    </w:p>
    <w:p w:rsidR="005B4BB3" w:rsidRPr="00F648E3" w:rsidRDefault="005B4BB3" w:rsidP="001B294C">
      <w:pPr>
        <w:ind w:firstLine="709"/>
        <w:jc w:val="both"/>
        <w:rPr>
          <w:sz w:val="28"/>
          <w:szCs w:val="28"/>
        </w:rPr>
      </w:pPr>
      <w:r w:rsidRPr="00F648E3">
        <w:rPr>
          <w:sz w:val="28"/>
          <w:szCs w:val="28"/>
        </w:rPr>
        <w:t>Дисциплина «</w:t>
      </w:r>
      <w:r>
        <w:rPr>
          <w:sz w:val="28"/>
          <w:szCs w:val="28"/>
        </w:rPr>
        <w:t>Теория и м</w:t>
      </w:r>
      <w:r w:rsidRPr="00F648E3">
        <w:rPr>
          <w:sz w:val="28"/>
          <w:szCs w:val="28"/>
        </w:rPr>
        <w:t>етодика воспита</w:t>
      </w:r>
      <w:r>
        <w:rPr>
          <w:sz w:val="28"/>
          <w:szCs w:val="28"/>
        </w:rPr>
        <w:t>ния</w:t>
      </w:r>
      <w:r w:rsidRPr="00F648E3">
        <w:rPr>
          <w:sz w:val="28"/>
          <w:szCs w:val="28"/>
        </w:rPr>
        <w:t xml:space="preserve">» предшествует </w:t>
      </w:r>
      <w:r>
        <w:rPr>
          <w:sz w:val="28"/>
          <w:szCs w:val="28"/>
        </w:rPr>
        <w:t>курсам «Коррекционная педагогика»</w:t>
      </w:r>
      <w:r w:rsidRPr="00F648E3">
        <w:rPr>
          <w:sz w:val="28"/>
          <w:szCs w:val="28"/>
        </w:rPr>
        <w:t>,</w:t>
      </w:r>
      <w:r>
        <w:rPr>
          <w:sz w:val="28"/>
          <w:szCs w:val="28"/>
        </w:rPr>
        <w:t xml:space="preserve"> «Социальная педагогика»</w:t>
      </w:r>
      <w:r w:rsidRPr="00F648E3">
        <w:rPr>
          <w:sz w:val="28"/>
          <w:szCs w:val="28"/>
        </w:rPr>
        <w:t xml:space="preserve"> закладыва</w:t>
      </w:r>
      <w:r>
        <w:rPr>
          <w:sz w:val="28"/>
          <w:szCs w:val="28"/>
        </w:rPr>
        <w:t>ет</w:t>
      </w:r>
      <w:r w:rsidRPr="00F648E3">
        <w:rPr>
          <w:sz w:val="28"/>
          <w:szCs w:val="28"/>
        </w:rPr>
        <w:t xml:space="preserve"> теоретические и технологические основы </w:t>
      </w:r>
      <w:r>
        <w:rPr>
          <w:sz w:val="28"/>
          <w:szCs w:val="28"/>
        </w:rPr>
        <w:t>их</w:t>
      </w:r>
      <w:r w:rsidRPr="00F648E3">
        <w:rPr>
          <w:sz w:val="28"/>
          <w:szCs w:val="28"/>
        </w:rPr>
        <w:t xml:space="preserve"> изучения.</w:t>
      </w:r>
    </w:p>
    <w:p w:rsidR="005B4BB3" w:rsidRPr="00937FBC" w:rsidRDefault="005B4BB3" w:rsidP="001B294C">
      <w:pPr>
        <w:ind w:firstLine="709"/>
        <w:jc w:val="both"/>
        <w:rPr>
          <w:b/>
          <w:color w:val="0000FF"/>
          <w:sz w:val="28"/>
          <w:szCs w:val="28"/>
        </w:rPr>
      </w:pPr>
    </w:p>
    <w:p w:rsidR="005B4BB3" w:rsidRDefault="005B4BB3" w:rsidP="001B294C">
      <w:pPr>
        <w:ind w:firstLine="709"/>
        <w:jc w:val="both"/>
        <w:rPr>
          <w:b/>
          <w:sz w:val="28"/>
          <w:szCs w:val="28"/>
        </w:rPr>
      </w:pPr>
      <w:r w:rsidRPr="00FB3CDE">
        <w:rPr>
          <w:b/>
          <w:sz w:val="28"/>
          <w:szCs w:val="28"/>
        </w:rPr>
        <w:t>4. Требования к результатам освоения дисциплины</w:t>
      </w:r>
    </w:p>
    <w:p w:rsidR="005B4BB3" w:rsidRPr="0076515E" w:rsidRDefault="005B4BB3" w:rsidP="001B294C">
      <w:pPr>
        <w:pStyle w:val="BodyTextIndent"/>
        <w:widowControl w:val="0"/>
        <w:suppressLineNumbers/>
        <w:ind w:left="113" w:right="-57" w:firstLine="720"/>
        <w:jc w:val="both"/>
        <w:rPr>
          <w:color w:val="000000"/>
          <w:sz w:val="28"/>
          <w:szCs w:val="28"/>
        </w:rPr>
      </w:pPr>
      <w:r w:rsidRPr="00FB3CDE">
        <w:rPr>
          <w:sz w:val="28"/>
          <w:szCs w:val="28"/>
        </w:rPr>
        <w:t xml:space="preserve">Студент, изучивший дисциплину, должен </w:t>
      </w:r>
      <w:r w:rsidRPr="0076515E">
        <w:rPr>
          <w:b/>
          <w:color w:val="000000"/>
          <w:sz w:val="28"/>
          <w:szCs w:val="28"/>
        </w:rPr>
        <w:t>знать:</w:t>
      </w:r>
    </w:p>
    <w:p w:rsidR="005B4BB3" w:rsidRDefault="005B4BB3" w:rsidP="001B294C">
      <w:pPr>
        <w:jc w:val="both"/>
        <w:rPr>
          <w:sz w:val="28"/>
          <w:szCs w:val="28"/>
        </w:rPr>
      </w:pPr>
      <w:r w:rsidRPr="00B47410">
        <w:rPr>
          <w:sz w:val="28"/>
          <w:szCs w:val="28"/>
        </w:rPr>
        <w:t xml:space="preserve">- </w:t>
      </w:r>
      <w:r>
        <w:rPr>
          <w:sz w:val="28"/>
          <w:szCs w:val="28"/>
        </w:rPr>
        <w:t>специфику воспитания как педагогического процесса целенаправленного развития личности;</w:t>
      </w:r>
    </w:p>
    <w:p w:rsidR="005B4BB3" w:rsidRDefault="005B4BB3" w:rsidP="001B294C">
      <w:pPr>
        <w:jc w:val="both"/>
        <w:rPr>
          <w:sz w:val="28"/>
          <w:szCs w:val="28"/>
        </w:rPr>
      </w:pPr>
      <w:r>
        <w:rPr>
          <w:sz w:val="28"/>
          <w:szCs w:val="28"/>
        </w:rPr>
        <w:t>- закономерности, принципы и направления воспитания;</w:t>
      </w:r>
    </w:p>
    <w:p w:rsidR="005B4BB3" w:rsidRDefault="005B4BB3" w:rsidP="001B294C">
      <w:pPr>
        <w:jc w:val="both"/>
        <w:rPr>
          <w:sz w:val="28"/>
          <w:szCs w:val="28"/>
        </w:rPr>
      </w:pPr>
      <w:r>
        <w:rPr>
          <w:sz w:val="28"/>
          <w:szCs w:val="28"/>
        </w:rPr>
        <w:t>- формы и методы воспитания;</w:t>
      </w:r>
    </w:p>
    <w:p w:rsidR="005B4BB3" w:rsidRPr="009B6013" w:rsidRDefault="005B4BB3" w:rsidP="001B294C">
      <w:pPr>
        <w:jc w:val="both"/>
        <w:rPr>
          <w:sz w:val="28"/>
          <w:szCs w:val="28"/>
        </w:rPr>
      </w:pPr>
      <w:r>
        <w:rPr>
          <w:sz w:val="28"/>
          <w:szCs w:val="28"/>
        </w:rPr>
        <w:t>- требования к воспитанию личности;</w:t>
      </w:r>
    </w:p>
    <w:p w:rsidR="005B4BB3" w:rsidRDefault="005B4BB3" w:rsidP="001B294C">
      <w:pPr>
        <w:pStyle w:val="BodyTextIndent"/>
        <w:widowControl w:val="0"/>
        <w:suppressLineNumbers/>
        <w:spacing w:after="0"/>
        <w:ind w:left="0"/>
        <w:jc w:val="both"/>
        <w:rPr>
          <w:sz w:val="28"/>
          <w:szCs w:val="28"/>
        </w:rPr>
      </w:pPr>
      <w:r w:rsidRPr="00573143">
        <w:rPr>
          <w:sz w:val="28"/>
          <w:szCs w:val="28"/>
        </w:rPr>
        <w:t xml:space="preserve">- </w:t>
      </w:r>
      <w:r>
        <w:rPr>
          <w:sz w:val="28"/>
          <w:szCs w:val="28"/>
        </w:rPr>
        <w:t>сущность социализации, содержание и принципы социального воспитания;</w:t>
      </w:r>
    </w:p>
    <w:p w:rsidR="005B4BB3" w:rsidRDefault="005B4BB3" w:rsidP="001B294C">
      <w:pPr>
        <w:jc w:val="both"/>
        <w:rPr>
          <w:sz w:val="28"/>
          <w:szCs w:val="28"/>
        </w:rPr>
      </w:pPr>
      <w:r>
        <w:rPr>
          <w:sz w:val="28"/>
          <w:szCs w:val="28"/>
        </w:rPr>
        <w:t>- компоненты педагогической техники и методику работы воспитателя;</w:t>
      </w:r>
    </w:p>
    <w:p w:rsidR="005B4BB3" w:rsidRDefault="005B4BB3" w:rsidP="001B294C">
      <w:pPr>
        <w:jc w:val="both"/>
        <w:rPr>
          <w:sz w:val="28"/>
          <w:szCs w:val="28"/>
        </w:rPr>
      </w:pPr>
      <w:r>
        <w:rPr>
          <w:sz w:val="28"/>
          <w:szCs w:val="28"/>
        </w:rPr>
        <w:t>- методы воздействия и взаимодействия с различными категориями воспитуемых;</w:t>
      </w:r>
    </w:p>
    <w:p w:rsidR="005B4BB3" w:rsidRDefault="005B4BB3" w:rsidP="001B294C">
      <w:pPr>
        <w:jc w:val="both"/>
        <w:rPr>
          <w:sz w:val="28"/>
          <w:szCs w:val="28"/>
        </w:rPr>
      </w:pPr>
      <w:r>
        <w:rPr>
          <w:sz w:val="28"/>
          <w:szCs w:val="28"/>
        </w:rPr>
        <w:t>-  особенности коллектива как объекта и субъекта воспитания;</w:t>
      </w:r>
    </w:p>
    <w:p w:rsidR="005B4BB3" w:rsidRDefault="005B4BB3" w:rsidP="001B294C">
      <w:pPr>
        <w:jc w:val="both"/>
        <w:rPr>
          <w:sz w:val="28"/>
          <w:szCs w:val="28"/>
        </w:rPr>
      </w:pPr>
      <w:r>
        <w:rPr>
          <w:sz w:val="28"/>
          <w:szCs w:val="28"/>
        </w:rPr>
        <w:t>- цели, задачи, педагогическую основу организации и методику воспитания в коллективе и малой группе;</w:t>
      </w:r>
    </w:p>
    <w:p w:rsidR="005B4BB3" w:rsidRDefault="005B4BB3" w:rsidP="001B294C">
      <w:pPr>
        <w:jc w:val="both"/>
        <w:rPr>
          <w:sz w:val="28"/>
          <w:szCs w:val="28"/>
        </w:rPr>
      </w:pPr>
      <w:r>
        <w:rPr>
          <w:sz w:val="28"/>
          <w:szCs w:val="28"/>
        </w:rPr>
        <w:t>- методику индивидуальной воспитательной работы;</w:t>
      </w:r>
    </w:p>
    <w:p w:rsidR="005B4BB3" w:rsidRDefault="005B4BB3" w:rsidP="001B294C">
      <w:pPr>
        <w:jc w:val="both"/>
        <w:rPr>
          <w:sz w:val="28"/>
          <w:szCs w:val="28"/>
        </w:rPr>
      </w:pPr>
      <w:r>
        <w:rPr>
          <w:sz w:val="28"/>
          <w:szCs w:val="28"/>
        </w:rPr>
        <w:t>- особенности воспитания культуры межнационального общения.</w:t>
      </w:r>
    </w:p>
    <w:p w:rsidR="005B4BB3" w:rsidRDefault="005B4BB3" w:rsidP="001B294C">
      <w:pPr>
        <w:ind w:right="-483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Уметь:</w:t>
      </w:r>
    </w:p>
    <w:p w:rsidR="005B4BB3" w:rsidRDefault="005B4BB3" w:rsidP="001B294C">
      <w:pPr>
        <w:ind w:right="-483"/>
        <w:jc w:val="both"/>
        <w:rPr>
          <w:sz w:val="28"/>
          <w:szCs w:val="28"/>
        </w:rPr>
      </w:pPr>
      <w:r>
        <w:rPr>
          <w:sz w:val="28"/>
          <w:szCs w:val="28"/>
        </w:rPr>
        <w:t>- составлять психолого-педагогическую характеристику воспитуемого;</w:t>
      </w:r>
    </w:p>
    <w:p w:rsidR="005B4BB3" w:rsidRDefault="005B4BB3" w:rsidP="001B294C">
      <w:pPr>
        <w:ind w:right="-483"/>
        <w:jc w:val="both"/>
        <w:rPr>
          <w:sz w:val="28"/>
          <w:szCs w:val="28"/>
        </w:rPr>
      </w:pPr>
      <w:r>
        <w:rPr>
          <w:sz w:val="28"/>
          <w:szCs w:val="28"/>
        </w:rPr>
        <w:t>- проектировать и осуществлять воспитательную деятельность;</w:t>
      </w:r>
    </w:p>
    <w:p w:rsidR="005B4BB3" w:rsidRDefault="005B4BB3" w:rsidP="001B294C">
      <w:pPr>
        <w:ind w:right="-483"/>
        <w:jc w:val="both"/>
        <w:rPr>
          <w:sz w:val="28"/>
          <w:szCs w:val="28"/>
        </w:rPr>
      </w:pPr>
      <w:r>
        <w:rPr>
          <w:sz w:val="28"/>
          <w:szCs w:val="28"/>
        </w:rPr>
        <w:t>- использовать формы и методы воспитательной работы с семьей, различными категориями несовершеннолетних, молодежными объединениями;</w:t>
      </w:r>
    </w:p>
    <w:p w:rsidR="005B4BB3" w:rsidRDefault="005B4BB3" w:rsidP="001B294C">
      <w:pPr>
        <w:ind w:right="-483"/>
        <w:jc w:val="both"/>
        <w:rPr>
          <w:sz w:val="28"/>
          <w:szCs w:val="28"/>
        </w:rPr>
      </w:pPr>
      <w:r>
        <w:rPr>
          <w:sz w:val="28"/>
          <w:szCs w:val="28"/>
        </w:rPr>
        <w:t>- осуществлять педагогическое обеспечение деятельности по социальному оздоровлению семьи, защите прав и законных интересов детей и подростков, координации взаимодействия в этой области различных учреждений, организаций и служб.</w:t>
      </w:r>
    </w:p>
    <w:p w:rsidR="005B4BB3" w:rsidRDefault="005B4BB3" w:rsidP="001B294C">
      <w:pPr>
        <w:ind w:right="-483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Владеть:</w:t>
      </w:r>
    </w:p>
    <w:p w:rsidR="005B4BB3" w:rsidRDefault="005B4BB3" w:rsidP="001B294C">
      <w:pPr>
        <w:spacing w:line="240" w:lineRule="atLeast"/>
        <w:ind w:right="-483"/>
        <w:jc w:val="both"/>
        <w:rPr>
          <w:sz w:val="28"/>
          <w:szCs w:val="28"/>
        </w:rPr>
      </w:pPr>
      <w:r>
        <w:rPr>
          <w:sz w:val="28"/>
          <w:szCs w:val="28"/>
        </w:rPr>
        <w:t>- навыками отбора и реализации современных методов воспитания детей и подростков, несовершеннолетних с девиантным поведением;</w:t>
      </w:r>
    </w:p>
    <w:p w:rsidR="005B4BB3" w:rsidRDefault="005B4BB3" w:rsidP="001B294C">
      <w:pPr>
        <w:spacing w:line="240" w:lineRule="atLeast"/>
        <w:ind w:right="-483"/>
        <w:jc w:val="both"/>
        <w:rPr>
          <w:sz w:val="28"/>
          <w:szCs w:val="28"/>
        </w:rPr>
      </w:pPr>
      <w:r>
        <w:rPr>
          <w:sz w:val="28"/>
          <w:szCs w:val="28"/>
        </w:rPr>
        <w:t>- навыками взаимодействия с разными категориями воспитуемых в различных социально-педагогических ситуациях;</w:t>
      </w:r>
    </w:p>
    <w:p w:rsidR="005B4BB3" w:rsidRDefault="005B4BB3" w:rsidP="001B294C">
      <w:pPr>
        <w:spacing w:line="240" w:lineRule="atLeast"/>
        <w:ind w:right="-483"/>
        <w:jc w:val="both"/>
        <w:rPr>
          <w:sz w:val="28"/>
          <w:szCs w:val="28"/>
        </w:rPr>
      </w:pPr>
      <w:r>
        <w:rPr>
          <w:sz w:val="28"/>
          <w:szCs w:val="28"/>
        </w:rPr>
        <w:t>- навыками приведения в действие педагогических механизмов предупреждения и преодоления негативных факторов развития и социализации подростка.</w:t>
      </w:r>
    </w:p>
    <w:p w:rsidR="005B4BB3" w:rsidRPr="00F648E3" w:rsidRDefault="005B4BB3" w:rsidP="001B294C">
      <w:pPr>
        <w:pStyle w:val="BodyTextIndent3"/>
        <w:spacing w:after="0"/>
        <w:ind w:left="0" w:firstLine="709"/>
        <w:jc w:val="both"/>
        <w:rPr>
          <w:b/>
          <w:sz w:val="28"/>
          <w:szCs w:val="28"/>
        </w:rPr>
      </w:pPr>
      <w:r w:rsidRPr="00F648E3">
        <w:rPr>
          <w:b/>
          <w:sz w:val="28"/>
          <w:szCs w:val="28"/>
        </w:rPr>
        <w:t>5. Объем дисциплины и виды учебной работы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078"/>
        <w:gridCol w:w="1671"/>
        <w:gridCol w:w="1822"/>
      </w:tblGrid>
      <w:tr w:rsidR="005B4BB3" w:rsidRPr="00F648E3" w:rsidTr="00DB144C">
        <w:trPr>
          <w:jc w:val="center"/>
        </w:trPr>
        <w:tc>
          <w:tcPr>
            <w:tcW w:w="3175" w:type="pct"/>
            <w:vAlign w:val="center"/>
          </w:tcPr>
          <w:p w:rsidR="005B4BB3" w:rsidRPr="00F648E3" w:rsidRDefault="005B4BB3" w:rsidP="00DB144C">
            <w:pPr>
              <w:jc w:val="center"/>
              <w:rPr>
                <w:sz w:val="28"/>
                <w:szCs w:val="28"/>
              </w:rPr>
            </w:pPr>
            <w:r w:rsidRPr="00F648E3">
              <w:rPr>
                <w:sz w:val="28"/>
                <w:szCs w:val="28"/>
              </w:rPr>
              <w:t>Вид учебной работы</w:t>
            </w:r>
          </w:p>
        </w:tc>
        <w:tc>
          <w:tcPr>
            <w:tcW w:w="873" w:type="pct"/>
            <w:vAlign w:val="center"/>
          </w:tcPr>
          <w:p w:rsidR="005B4BB3" w:rsidRPr="00F648E3" w:rsidRDefault="005B4BB3" w:rsidP="00DB144C">
            <w:pPr>
              <w:jc w:val="center"/>
              <w:rPr>
                <w:sz w:val="28"/>
                <w:szCs w:val="28"/>
              </w:rPr>
            </w:pPr>
            <w:r w:rsidRPr="00F648E3">
              <w:rPr>
                <w:sz w:val="28"/>
                <w:szCs w:val="28"/>
              </w:rPr>
              <w:t>Всего часов</w:t>
            </w:r>
          </w:p>
        </w:tc>
        <w:tc>
          <w:tcPr>
            <w:tcW w:w="952" w:type="pct"/>
            <w:vAlign w:val="center"/>
          </w:tcPr>
          <w:p w:rsidR="005B4BB3" w:rsidRPr="00F648E3" w:rsidRDefault="005B4BB3" w:rsidP="00DB144C">
            <w:pPr>
              <w:jc w:val="center"/>
              <w:rPr>
                <w:sz w:val="28"/>
                <w:szCs w:val="28"/>
              </w:rPr>
            </w:pPr>
            <w:r w:rsidRPr="00F648E3">
              <w:rPr>
                <w:sz w:val="28"/>
                <w:szCs w:val="28"/>
              </w:rPr>
              <w:t>Семестры</w:t>
            </w:r>
          </w:p>
        </w:tc>
      </w:tr>
      <w:tr w:rsidR="005B4BB3" w:rsidRPr="00F648E3" w:rsidTr="00DB144C">
        <w:trPr>
          <w:jc w:val="center"/>
        </w:trPr>
        <w:tc>
          <w:tcPr>
            <w:tcW w:w="3175" w:type="pct"/>
          </w:tcPr>
          <w:p w:rsidR="005B4BB3" w:rsidRPr="00F648E3" w:rsidRDefault="005B4BB3" w:rsidP="00DB144C">
            <w:pPr>
              <w:jc w:val="both"/>
              <w:rPr>
                <w:sz w:val="28"/>
                <w:szCs w:val="28"/>
              </w:rPr>
            </w:pPr>
            <w:r w:rsidRPr="00F648E3">
              <w:rPr>
                <w:sz w:val="28"/>
                <w:szCs w:val="28"/>
              </w:rPr>
              <w:t>Общая трудоемкость дисциплины</w:t>
            </w:r>
          </w:p>
        </w:tc>
        <w:tc>
          <w:tcPr>
            <w:tcW w:w="873" w:type="pct"/>
          </w:tcPr>
          <w:p w:rsidR="005B4BB3" w:rsidRPr="00F648E3" w:rsidRDefault="005B4BB3" w:rsidP="00DB144C">
            <w:pPr>
              <w:jc w:val="both"/>
              <w:rPr>
                <w:sz w:val="28"/>
                <w:szCs w:val="28"/>
              </w:rPr>
            </w:pPr>
            <w:r w:rsidRPr="00F648E3">
              <w:rPr>
                <w:sz w:val="28"/>
                <w:szCs w:val="28"/>
              </w:rPr>
              <w:t>108</w:t>
            </w:r>
          </w:p>
        </w:tc>
        <w:tc>
          <w:tcPr>
            <w:tcW w:w="952" w:type="pct"/>
          </w:tcPr>
          <w:p w:rsidR="005B4BB3" w:rsidRPr="00F648E3" w:rsidRDefault="005B4BB3" w:rsidP="00DB144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5B4BB3" w:rsidRPr="00F648E3" w:rsidTr="00DB144C">
        <w:trPr>
          <w:jc w:val="center"/>
        </w:trPr>
        <w:tc>
          <w:tcPr>
            <w:tcW w:w="3175" w:type="pct"/>
          </w:tcPr>
          <w:p w:rsidR="005B4BB3" w:rsidRPr="00F648E3" w:rsidRDefault="005B4BB3" w:rsidP="00DB144C">
            <w:pPr>
              <w:jc w:val="both"/>
              <w:rPr>
                <w:sz w:val="28"/>
                <w:szCs w:val="28"/>
              </w:rPr>
            </w:pPr>
            <w:r w:rsidRPr="00F648E3">
              <w:rPr>
                <w:sz w:val="28"/>
                <w:szCs w:val="28"/>
              </w:rPr>
              <w:t>Аудиторные занятия</w:t>
            </w:r>
          </w:p>
        </w:tc>
        <w:tc>
          <w:tcPr>
            <w:tcW w:w="873" w:type="pct"/>
          </w:tcPr>
          <w:p w:rsidR="005B4BB3" w:rsidRPr="00F648E3" w:rsidRDefault="005B4BB3" w:rsidP="00DB144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  <w:tc>
          <w:tcPr>
            <w:tcW w:w="952" w:type="pct"/>
          </w:tcPr>
          <w:p w:rsidR="005B4BB3" w:rsidRPr="00F648E3" w:rsidRDefault="005B4BB3" w:rsidP="00DB144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5B4BB3" w:rsidRPr="00F648E3" w:rsidTr="00DB144C">
        <w:trPr>
          <w:jc w:val="center"/>
        </w:trPr>
        <w:tc>
          <w:tcPr>
            <w:tcW w:w="3175" w:type="pct"/>
          </w:tcPr>
          <w:p w:rsidR="005B4BB3" w:rsidRPr="00F648E3" w:rsidRDefault="005B4BB3" w:rsidP="00DB144C">
            <w:pPr>
              <w:jc w:val="both"/>
              <w:rPr>
                <w:sz w:val="28"/>
                <w:szCs w:val="28"/>
              </w:rPr>
            </w:pPr>
            <w:r w:rsidRPr="00F648E3">
              <w:rPr>
                <w:sz w:val="28"/>
                <w:szCs w:val="28"/>
              </w:rPr>
              <w:t>Лекции</w:t>
            </w:r>
          </w:p>
        </w:tc>
        <w:tc>
          <w:tcPr>
            <w:tcW w:w="873" w:type="pct"/>
          </w:tcPr>
          <w:p w:rsidR="005B4BB3" w:rsidRPr="00355FF7" w:rsidRDefault="005B4BB3" w:rsidP="00DB144C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20</w:t>
            </w:r>
          </w:p>
        </w:tc>
        <w:tc>
          <w:tcPr>
            <w:tcW w:w="952" w:type="pct"/>
          </w:tcPr>
          <w:p w:rsidR="005B4BB3" w:rsidRPr="00F648E3" w:rsidRDefault="005B4BB3" w:rsidP="00DB144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5B4BB3" w:rsidRPr="00F648E3" w:rsidTr="00DB144C">
        <w:trPr>
          <w:trHeight w:val="441"/>
          <w:jc w:val="center"/>
        </w:trPr>
        <w:tc>
          <w:tcPr>
            <w:tcW w:w="3175" w:type="pct"/>
          </w:tcPr>
          <w:p w:rsidR="005B4BB3" w:rsidRPr="00F648E3" w:rsidRDefault="005B4BB3" w:rsidP="00DB144C">
            <w:pPr>
              <w:jc w:val="both"/>
              <w:rPr>
                <w:sz w:val="28"/>
                <w:szCs w:val="28"/>
              </w:rPr>
            </w:pPr>
            <w:r w:rsidRPr="00F648E3">
              <w:rPr>
                <w:sz w:val="28"/>
                <w:szCs w:val="28"/>
              </w:rPr>
              <w:t>Практические занятия (</w:t>
            </w:r>
            <w:r w:rsidRPr="00F648E3">
              <w:rPr>
                <w:caps/>
                <w:sz w:val="28"/>
                <w:szCs w:val="28"/>
              </w:rPr>
              <w:t>пз</w:t>
            </w:r>
            <w:r w:rsidRPr="00F648E3">
              <w:rPr>
                <w:sz w:val="28"/>
                <w:szCs w:val="28"/>
              </w:rPr>
              <w:t>)</w:t>
            </w:r>
          </w:p>
        </w:tc>
        <w:tc>
          <w:tcPr>
            <w:tcW w:w="873" w:type="pct"/>
          </w:tcPr>
          <w:p w:rsidR="005B4BB3" w:rsidRPr="00D276E9" w:rsidRDefault="005B4BB3" w:rsidP="00DB144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2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952" w:type="pct"/>
          </w:tcPr>
          <w:p w:rsidR="005B4BB3" w:rsidRPr="00F648E3" w:rsidRDefault="005B4BB3" w:rsidP="00DB144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5B4BB3" w:rsidRPr="00F648E3" w:rsidTr="00DB144C">
        <w:trPr>
          <w:jc w:val="center"/>
        </w:trPr>
        <w:tc>
          <w:tcPr>
            <w:tcW w:w="3175" w:type="pct"/>
          </w:tcPr>
          <w:p w:rsidR="005B4BB3" w:rsidRPr="00F648E3" w:rsidRDefault="005B4BB3" w:rsidP="00DB144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Лабораторные занятия (ЛБ)</w:t>
            </w:r>
          </w:p>
        </w:tc>
        <w:tc>
          <w:tcPr>
            <w:tcW w:w="873" w:type="pct"/>
          </w:tcPr>
          <w:p w:rsidR="005B4BB3" w:rsidRDefault="005B4BB3" w:rsidP="00DB144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52" w:type="pct"/>
          </w:tcPr>
          <w:p w:rsidR="005B4BB3" w:rsidRDefault="005B4BB3" w:rsidP="00DB144C">
            <w:pPr>
              <w:jc w:val="center"/>
              <w:rPr>
                <w:sz w:val="28"/>
                <w:szCs w:val="28"/>
              </w:rPr>
            </w:pPr>
          </w:p>
        </w:tc>
      </w:tr>
      <w:tr w:rsidR="005B4BB3" w:rsidRPr="00F648E3" w:rsidTr="00DB144C">
        <w:trPr>
          <w:jc w:val="center"/>
        </w:trPr>
        <w:tc>
          <w:tcPr>
            <w:tcW w:w="3175" w:type="pct"/>
          </w:tcPr>
          <w:p w:rsidR="005B4BB3" w:rsidRDefault="005B4BB3" w:rsidP="00DB144C">
            <w:pPr>
              <w:jc w:val="both"/>
              <w:rPr>
                <w:sz w:val="28"/>
                <w:szCs w:val="28"/>
              </w:rPr>
            </w:pPr>
            <w:r w:rsidRPr="00F648E3">
              <w:rPr>
                <w:sz w:val="28"/>
                <w:szCs w:val="28"/>
              </w:rPr>
              <w:t>Самостоятельная работа</w:t>
            </w:r>
          </w:p>
          <w:p w:rsidR="005B4BB3" w:rsidRPr="003E0B47" w:rsidRDefault="005B4BB3" w:rsidP="00DB144C">
            <w:p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873" w:type="pct"/>
          </w:tcPr>
          <w:p w:rsidR="005B4BB3" w:rsidRPr="00F648E3" w:rsidRDefault="005B4BB3" w:rsidP="00DB144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</w:t>
            </w:r>
          </w:p>
        </w:tc>
        <w:tc>
          <w:tcPr>
            <w:tcW w:w="952" w:type="pct"/>
          </w:tcPr>
          <w:p w:rsidR="005B4BB3" w:rsidRPr="00F648E3" w:rsidRDefault="005B4BB3" w:rsidP="00DB144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5B4BB3" w:rsidRPr="00F648E3" w:rsidTr="00DB144C">
        <w:trPr>
          <w:jc w:val="center"/>
        </w:trPr>
        <w:tc>
          <w:tcPr>
            <w:tcW w:w="3175" w:type="pct"/>
          </w:tcPr>
          <w:p w:rsidR="005B4BB3" w:rsidRPr="00F648E3" w:rsidRDefault="005B4BB3" w:rsidP="00DB144C">
            <w:pPr>
              <w:jc w:val="both"/>
              <w:rPr>
                <w:sz w:val="28"/>
                <w:szCs w:val="28"/>
              </w:rPr>
            </w:pPr>
            <w:r w:rsidRPr="00F648E3">
              <w:rPr>
                <w:sz w:val="28"/>
                <w:szCs w:val="28"/>
              </w:rPr>
              <w:t>Вид итогового контроля (зачет, экзамен)</w:t>
            </w:r>
          </w:p>
        </w:tc>
        <w:tc>
          <w:tcPr>
            <w:tcW w:w="873" w:type="pct"/>
          </w:tcPr>
          <w:p w:rsidR="005B4BB3" w:rsidRPr="000B2D8F" w:rsidRDefault="005B4BB3" w:rsidP="00DB144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зачет</w:t>
            </w:r>
          </w:p>
        </w:tc>
        <w:tc>
          <w:tcPr>
            <w:tcW w:w="952" w:type="pct"/>
          </w:tcPr>
          <w:p w:rsidR="005B4BB3" w:rsidRPr="00F648E3" w:rsidRDefault="005B4BB3" w:rsidP="00DB144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</w:tbl>
    <w:p w:rsidR="005B4BB3" w:rsidRDefault="005B4BB3" w:rsidP="001B294C">
      <w:pPr>
        <w:jc w:val="both"/>
        <w:rPr>
          <w:b/>
          <w:sz w:val="28"/>
          <w:szCs w:val="28"/>
        </w:rPr>
      </w:pPr>
    </w:p>
    <w:p w:rsidR="005B4BB3" w:rsidRDefault="005B4BB3" w:rsidP="001B294C">
      <w:pPr>
        <w:ind w:firstLine="709"/>
        <w:jc w:val="both"/>
        <w:rPr>
          <w:b/>
          <w:sz w:val="28"/>
          <w:szCs w:val="28"/>
        </w:rPr>
      </w:pPr>
    </w:p>
    <w:p w:rsidR="005B4BB3" w:rsidRDefault="005B4BB3" w:rsidP="001B294C">
      <w:pPr>
        <w:ind w:firstLine="709"/>
        <w:jc w:val="both"/>
        <w:rPr>
          <w:b/>
          <w:sz w:val="28"/>
          <w:szCs w:val="28"/>
        </w:rPr>
      </w:pPr>
    </w:p>
    <w:p w:rsidR="005B4BB3" w:rsidRDefault="005B4BB3" w:rsidP="001B294C">
      <w:pPr>
        <w:ind w:firstLine="709"/>
        <w:jc w:val="both"/>
        <w:rPr>
          <w:b/>
          <w:sz w:val="28"/>
          <w:szCs w:val="28"/>
        </w:rPr>
      </w:pPr>
    </w:p>
    <w:p w:rsidR="005B4BB3" w:rsidRDefault="005B4BB3" w:rsidP="001B294C">
      <w:pPr>
        <w:ind w:firstLine="709"/>
        <w:jc w:val="both"/>
        <w:rPr>
          <w:b/>
          <w:sz w:val="28"/>
          <w:szCs w:val="28"/>
        </w:rPr>
      </w:pPr>
    </w:p>
    <w:p w:rsidR="005B4BB3" w:rsidRDefault="005B4BB3" w:rsidP="001B294C">
      <w:pPr>
        <w:ind w:firstLine="709"/>
        <w:jc w:val="both"/>
        <w:rPr>
          <w:b/>
          <w:sz w:val="28"/>
          <w:szCs w:val="28"/>
        </w:rPr>
      </w:pPr>
    </w:p>
    <w:p w:rsidR="005B4BB3" w:rsidRDefault="005B4BB3" w:rsidP="001B294C">
      <w:pPr>
        <w:ind w:firstLine="709"/>
        <w:jc w:val="both"/>
        <w:rPr>
          <w:b/>
          <w:sz w:val="28"/>
          <w:szCs w:val="28"/>
        </w:rPr>
      </w:pPr>
    </w:p>
    <w:p w:rsidR="005B4BB3" w:rsidRDefault="005B4BB3" w:rsidP="001B294C">
      <w:pPr>
        <w:ind w:firstLine="709"/>
        <w:jc w:val="both"/>
        <w:rPr>
          <w:b/>
          <w:sz w:val="28"/>
          <w:szCs w:val="28"/>
        </w:rPr>
      </w:pPr>
    </w:p>
    <w:p w:rsidR="005B4BB3" w:rsidRDefault="005B4BB3" w:rsidP="001B294C">
      <w:pPr>
        <w:ind w:firstLine="709"/>
        <w:jc w:val="both"/>
        <w:rPr>
          <w:b/>
          <w:sz w:val="28"/>
          <w:szCs w:val="28"/>
        </w:rPr>
      </w:pPr>
    </w:p>
    <w:p w:rsidR="005B4BB3" w:rsidRDefault="005B4BB3" w:rsidP="001B294C">
      <w:pPr>
        <w:ind w:firstLine="709"/>
        <w:jc w:val="both"/>
        <w:rPr>
          <w:b/>
          <w:sz w:val="28"/>
          <w:szCs w:val="28"/>
        </w:rPr>
      </w:pPr>
    </w:p>
    <w:p w:rsidR="005B4BB3" w:rsidRPr="00F648E3" w:rsidRDefault="005B4BB3" w:rsidP="001B294C">
      <w:pPr>
        <w:ind w:firstLine="709"/>
        <w:jc w:val="both"/>
        <w:rPr>
          <w:b/>
          <w:sz w:val="28"/>
          <w:szCs w:val="28"/>
        </w:rPr>
      </w:pPr>
      <w:r w:rsidRPr="00F648E3">
        <w:rPr>
          <w:b/>
          <w:sz w:val="28"/>
          <w:szCs w:val="28"/>
        </w:rPr>
        <w:t>6. Содержание дисциплины</w:t>
      </w:r>
    </w:p>
    <w:p w:rsidR="005B4BB3" w:rsidRDefault="005B4BB3" w:rsidP="001B294C">
      <w:pPr>
        <w:ind w:firstLine="709"/>
        <w:jc w:val="both"/>
        <w:rPr>
          <w:b/>
          <w:sz w:val="28"/>
          <w:szCs w:val="28"/>
        </w:rPr>
      </w:pPr>
      <w:r w:rsidRPr="00F648E3">
        <w:rPr>
          <w:b/>
          <w:sz w:val="28"/>
          <w:szCs w:val="28"/>
        </w:rPr>
        <w:t>6.1. Содержание разделов дисциплины</w:t>
      </w:r>
    </w:p>
    <w:p w:rsidR="005B4BB3" w:rsidRPr="00F648E3" w:rsidRDefault="005B4BB3" w:rsidP="001B294C">
      <w:pPr>
        <w:ind w:firstLine="709"/>
        <w:jc w:val="both"/>
        <w:rPr>
          <w:b/>
          <w:sz w:val="28"/>
          <w:szCs w:val="28"/>
        </w:rPr>
      </w:pPr>
    </w:p>
    <w:tbl>
      <w:tblPr>
        <w:tblW w:w="1024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2410"/>
        <w:gridCol w:w="7272"/>
      </w:tblGrid>
      <w:tr w:rsidR="005B4BB3" w:rsidRPr="00F648E3" w:rsidTr="00DB144C">
        <w:trPr>
          <w:trHeight w:val="944"/>
        </w:trPr>
        <w:tc>
          <w:tcPr>
            <w:tcW w:w="567" w:type="dxa"/>
          </w:tcPr>
          <w:p w:rsidR="005B4BB3" w:rsidRPr="00F648E3" w:rsidRDefault="005B4BB3" w:rsidP="00DB144C">
            <w:pPr>
              <w:jc w:val="center"/>
              <w:rPr>
                <w:sz w:val="28"/>
                <w:szCs w:val="28"/>
              </w:rPr>
            </w:pPr>
            <w:r w:rsidRPr="00F648E3">
              <w:rPr>
                <w:sz w:val="28"/>
                <w:szCs w:val="28"/>
              </w:rPr>
              <w:t>№</w:t>
            </w:r>
          </w:p>
        </w:tc>
        <w:tc>
          <w:tcPr>
            <w:tcW w:w="2410" w:type="dxa"/>
          </w:tcPr>
          <w:p w:rsidR="005B4BB3" w:rsidRPr="00F648E3" w:rsidRDefault="005B4BB3" w:rsidP="00DB144C">
            <w:pPr>
              <w:jc w:val="center"/>
              <w:rPr>
                <w:sz w:val="28"/>
                <w:szCs w:val="28"/>
              </w:rPr>
            </w:pPr>
            <w:r w:rsidRPr="00F648E3">
              <w:rPr>
                <w:sz w:val="28"/>
                <w:szCs w:val="28"/>
              </w:rPr>
              <w:t>Наименование раздела дисциплины</w:t>
            </w:r>
          </w:p>
        </w:tc>
        <w:tc>
          <w:tcPr>
            <w:tcW w:w="7272" w:type="dxa"/>
          </w:tcPr>
          <w:p w:rsidR="005B4BB3" w:rsidRDefault="005B4BB3" w:rsidP="00DB144C">
            <w:pPr>
              <w:jc w:val="center"/>
              <w:rPr>
                <w:sz w:val="28"/>
                <w:szCs w:val="28"/>
              </w:rPr>
            </w:pPr>
            <w:r w:rsidRPr="00F648E3">
              <w:rPr>
                <w:sz w:val="28"/>
                <w:szCs w:val="28"/>
              </w:rPr>
              <w:t>Содержание раздела</w:t>
            </w:r>
          </w:p>
          <w:p w:rsidR="005B4BB3" w:rsidRDefault="005B4BB3" w:rsidP="00DB144C">
            <w:pPr>
              <w:jc w:val="center"/>
              <w:rPr>
                <w:sz w:val="28"/>
                <w:szCs w:val="28"/>
              </w:rPr>
            </w:pPr>
          </w:p>
          <w:p w:rsidR="005B4BB3" w:rsidRDefault="005B4BB3" w:rsidP="00DB144C">
            <w:pPr>
              <w:jc w:val="center"/>
              <w:rPr>
                <w:sz w:val="28"/>
                <w:szCs w:val="28"/>
              </w:rPr>
            </w:pPr>
          </w:p>
          <w:p w:rsidR="005B4BB3" w:rsidRDefault="005B4BB3" w:rsidP="00DB144C">
            <w:pPr>
              <w:jc w:val="center"/>
              <w:rPr>
                <w:sz w:val="28"/>
                <w:szCs w:val="28"/>
              </w:rPr>
            </w:pPr>
          </w:p>
          <w:p w:rsidR="005B4BB3" w:rsidRPr="00F648E3" w:rsidRDefault="005B4BB3" w:rsidP="00DB144C">
            <w:pPr>
              <w:jc w:val="center"/>
              <w:rPr>
                <w:sz w:val="28"/>
                <w:szCs w:val="28"/>
              </w:rPr>
            </w:pPr>
          </w:p>
        </w:tc>
      </w:tr>
      <w:tr w:rsidR="005B4BB3" w:rsidRPr="00F648E3" w:rsidTr="00DB144C">
        <w:trPr>
          <w:trHeight w:val="7163"/>
        </w:trPr>
        <w:tc>
          <w:tcPr>
            <w:tcW w:w="567" w:type="dxa"/>
          </w:tcPr>
          <w:p w:rsidR="005B4BB3" w:rsidRPr="00F648E3" w:rsidRDefault="005B4BB3" w:rsidP="00DB144C">
            <w:pPr>
              <w:numPr>
                <w:ilvl w:val="0"/>
                <w:numId w:val="3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5B4BB3" w:rsidRPr="00F648E3" w:rsidRDefault="005B4BB3" w:rsidP="00DB144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648E3">
              <w:rPr>
                <w:sz w:val="28"/>
                <w:szCs w:val="28"/>
              </w:rPr>
              <w:t>Сущность воспитания и его теоретико-методол</w:t>
            </w:r>
            <w:r>
              <w:rPr>
                <w:sz w:val="28"/>
                <w:szCs w:val="28"/>
              </w:rPr>
              <w:t>огичес-кие о</w:t>
            </w:r>
            <w:r w:rsidRPr="00F648E3">
              <w:rPr>
                <w:sz w:val="28"/>
                <w:szCs w:val="28"/>
              </w:rPr>
              <w:t>сновы</w:t>
            </w:r>
          </w:p>
        </w:tc>
        <w:tc>
          <w:tcPr>
            <w:tcW w:w="7272" w:type="dxa"/>
          </w:tcPr>
          <w:p w:rsidR="005B4BB3" w:rsidRPr="00F648E3" w:rsidRDefault="005B4BB3" w:rsidP="00DB144C">
            <w:pPr>
              <w:shd w:val="clear" w:color="auto" w:fill="FFFFFF"/>
              <w:ind w:firstLine="706"/>
              <w:jc w:val="both"/>
              <w:rPr>
                <w:sz w:val="28"/>
                <w:szCs w:val="28"/>
              </w:rPr>
            </w:pPr>
            <w:r w:rsidRPr="00F648E3">
              <w:rPr>
                <w:b/>
                <w:sz w:val="28"/>
                <w:szCs w:val="28"/>
              </w:rPr>
              <w:t>Воспитание как общественное явление и педагогический процесс.</w:t>
            </w:r>
            <w:r w:rsidRPr="00F648E3">
              <w:rPr>
                <w:sz w:val="28"/>
                <w:szCs w:val="28"/>
              </w:rPr>
              <w:t xml:space="preserve"> Сущность воспитания как общественного явления, его характерные черты и функции. Социальная природа воспитания, его общечеловеческий и социально-исторический характер. Факторы воспитания. Соотношение категорий социализации, образования, воспитания, обучения и развития. Воспитание как управление развитием и саморазвитием ребенка. Объект и субъект воспитания. Воспитательные взаимодействия и отношения субъектов воспитания. Основные функции воспитания: стимуляция развития сущностных сил личности, создание воспитывающей среды, организация взаимодействия и взаимоотношений субъектов воспитания. Сущность воспитания как педагогического процесса. Основные характеристики воспитательного процесса: непрерывность, закономерность, последовательность, целенаправленность, системно-структурный характер, наличие движущих сил и т.д. Основные этапы воспитательного процесса: целеполагание, планирование, целереализация, контроль и оценка. Воспитание как системно-структурное образование. Педагогическая задача как единица педагогического процесса.</w:t>
            </w:r>
          </w:p>
        </w:tc>
      </w:tr>
      <w:tr w:rsidR="005B4BB3" w:rsidRPr="00F648E3" w:rsidTr="00DB144C">
        <w:trPr>
          <w:trHeight w:val="2677"/>
        </w:trPr>
        <w:tc>
          <w:tcPr>
            <w:tcW w:w="567" w:type="dxa"/>
          </w:tcPr>
          <w:p w:rsidR="005B4BB3" w:rsidRPr="00F648E3" w:rsidRDefault="005B4BB3" w:rsidP="00DB144C">
            <w:pPr>
              <w:numPr>
                <w:ilvl w:val="0"/>
                <w:numId w:val="3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5B4BB3" w:rsidRDefault="005B4BB3" w:rsidP="00DB144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648E3">
              <w:rPr>
                <w:sz w:val="28"/>
                <w:szCs w:val="28"/>
              </w:rPr>
              <w:t xml:space="preserve">Целеполагание </w:t>
            </w:r>
            <w:r>
              <w:rPr>
                <w:sz w:val="28"/>
                <w:szCs w:val="28"/>
              </w:rPr>
              <w:t xml:space="preserve">и планирование в </w:t>
            </w:r>
            <w:r w:rsidRPr="00F648E3">
              <w:rPr>
                <w:sz w:val="28"/>
                <w:szCs w:val="28"/>
              </w:rPr>
              <w:t>воспитатель</w:t>
            </w:r>
            <w:r>
              <w:rPr>
                <w:sz w:val="28"/>
                <w:szCs w:val="28"/>
              </w:rPr>
              <w:t>-</w:t>
            </w:r>
          </w:p>
          <w:p w:rsidR="005B4BB3" w:rsidRPr="00F648E3" w:rsidRDefault="005B4BB3" w:rsidP="00DB144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648E3">
              <w:rPr>
                <w:sz w:val="28"/>
                <w:szCs w:val="28"/>
              </w:rPr>
              <w:t>ном процессе</w:t>
            </w:r>
          </w:p>
        </w:tc>
        <w:tc>
          <w:tcPr>
            <w:tcW w:w="7272" w:type="dxa"/>
          </w:tcPr>
          <w:p w:rsidR="005B4BB3" w:rsidRPr="00F648E3" w:rsidRDefault="005B4BB3" w:rsidP="00DB144C">
            <w:pPr>
              <w:pStyle w:val="BodyText"/>
              <w:widowControl w:val="0"/>
              <w:suppressLineNumbers/>
              <w:jc w:val="both"/>
              <w:rPr>
                <w:szCs w:val="28"/>
              </w:rPr>
            </w:pPr>
            <w:r w:rsidRPr="00F648E3">
              <w:rPr>
                <w:b/>
                <w:szCs w:val="28"/>
              </w:rPr>
              <w:t>Диагностика и прогнозирование воспитательного процесса.</w:t>
            </w:r>
            <w:r w:rsidRPr="00F648E3">
              <w:rPr>
                <w:szCs w:val="28"/>
              </w:rPr>
              <w:t xml:space="preserve"> Диагностика, ее сущность, структура и разновидности. Функции диагностики: информационная, оценочная, коррекционная. Психодиагностика и педагогическая диагностика. Значение педагогической диагностики в постановке целей, конкретизации задач, в выборе средств и методов воспитания, в оценке эффективности педагогических действий на каждом из этапов воспитательного процесса. Классификация диагностических методик. Методы изучения уровня воспитанности личности и коллектива. Методики педагогического исследования.</w:t>
            </w:r>
          </w:p>
          <w:p w:rsidR="005B4BB3" w:rsidRPr="007F06E4" w:rsidRDefault="005B4BB3" w:rsidP="00DB144C">
            <w:pPr>
              <w:shd w:val="clear" w:color="auto" w:fill="FFFFFF"/>
              <w:ind w:firstLine="701"/>
              <w:jc w:val="both"/>
              <w:rPr>
                <w:sz w:val="28"/>
                <w:szCs w:val="28"/>
              </w:rPr>
            </w:pPr>
            <w:r w:rsidRPr="00F648E3">
              <w:rPr>
                <w:sz w:val="28"/>
                <w:szCs w:val="28"/>
              </w:rPr>
              <w:t>Прогнозирование педагогических явлений и процессов. Методы педагогического прогнозирования. Прогнозирование развития личности ребенка и коллектива. Диагностика и прогнозирование - основа целеполагания и планирования воспитательной работы.</w:t>
            </w:r>
          </w:p>
          <w:p w:rsidR="005B4BB3" w:rsidRPr="00F648E3" w:rsidRDefault="005B4BB3" w:rsidP="00DB144C">
            <w:pPr>
              <w:pStyle w:val="BodyText"/>
              <w:widowControl w:val="0"/>
              <w:suppressLineNumbers/>
              <w:jc w:val="both"/>
              <w:rPr>
                <w:szCs w:val="28"/>
              </w:rPr>
            </w:pPr>
            <w:r w:rsidRPr="00F648E3">
              <w:rPr>
                <w:b/>
                <w:szCs w:val="28"/>
              </w:rPr>
              <w:t>Целеполагание воспитательного процесса</w:t>
            </w:r>
            <w:r w:rsidRPr="00F648E3">
              <w:rPr>
                <w:szCs w:val="28"/>
              </w:rPr>
              <w:t>. Понятие цели воспитания. Цель как идеал и планируемый уровень достижения. Целеполагание – процесс постановки целей. Методика и технология целеполагания.</w:t>
            </w:r>
          </w:p>
          <w:p w:rsidR="005B4BB3" w:rsidRPr="00F648E3" w:rsidRDefault="005B4BB3" w:rsidP="00DB144C">
            <w:pPr>
              <w:shd w:val="clear" w:color="auto" w:fill="FFFFFF"/>
              <w:ind w:firstLine="706"/>
              <w:jc w:val="both"/>
              <w:rPr>
                <w:sz w:val="28"/>
                <w:szCs w:val="28"/>
              </w:rPr>
            </w:pPr>
            <w:r w:rsidRPr="00F648E3">
              <w:rPr>
                <w:sz w:val="28"/>
                <w:szCs w:val="28"/>
              </w:rPr>
              <w:t>Цель в педагогической деятельности и в воспитании. Функции цели в воспитании (мобилизирующая, ориентирующая, программирующая, моделирующая, прогностическая, организующая, критериальная).</w:t>
            </w:r>
          </w:p>
          <w:p w:rsidR="005B4BB3" w:rsidRPr="00F648E3" w:rsidRDefault="005B4BB3" w:rsidP="00DB144C">
            <w:pPr>
              <w:pStyle w:val="BodyText"/>
              <w:widowControl w:val="0"/>
              <w:suppressLineNumbers/>
              <w:jc w:val="both"/>
              <w:rPr>
                <w:szCs w:val="28"/>
              </w:rPr>
            </w:pPr>
            <w:r>
              <w:rPr>
                <w:b/>
                <w:szCs w:val="28"/>
              </w:rPr>
              <w:t>Планирование воспитательного</w:t>
            </w:r>
            <w:r w:rsidRPr="007F06E4">
              <w:rPr>
                <w:b/>
                <w:szCs w:val="28"/>
              </w:rPr>
              <w:t xml:space="preserve">   процесс</w:t>
            </w:r>
            <w:r>
              <w:rPr>
                <w:b/>
                <w:szCs w:val="28"/>
              </w:rPr>
              <w:t>а</w:t>
            </w:r>
            <w:r w:rsidRPr="007F06E4">
              <w:rPr>
                <w:b/>
                <w:szCs w:val="28"/>
              </w:rPr>
              <w:t>.</w:t>
            </w:r>
            <w:r w:rsidRPr="00F648E3">
              <w:rPr>
                <w:szCs w:val="28"/>
              </w:rPr>
              <w:t xml:space="preserve">    Методика и технология целеполагания.</w:t>
            </w:r>
          </w:p>
          <w:p w:rsidR="005B4BB3" w:rsidRPr="00F648E3" w:rsidRDefault="005B4BB3" w:rsidP="00DB144C">
            <w:pPr>
              <w:shd w:val="clear" w:color="auto" w:fill="FFFFFF"/>
              <w:ind w:firstLine="706"/>
              <w:jc w:val="both"/>
              <w:rPr>
                <w:sz w:val="28"/>
                <w:szCs w:val="28"/>
              </w:rPr>
            </w:pPr>
            <w:r w:rsidRPr="00F648E3">
              <w:rPr>
                <w:sz w:val="28"/>
                <w:szCs w:val="28"/>
              </w:rPr>
              <w:t>Цель в педагогической деятельности и в воспитании. Функции цели в воспитании (мобилизирующая, ориентирующая, программирующая, моделирующая, прогностическая, организующая, критериальная).</w:t>
            </w:r>
          </w:p>
          <w:p w:rsidR="005B4BB3" w:rsidRPr="00F648E3" w:rsidRDefault="005B4BB3" w:rsidP="00DB144C">
            <w:pPr>
              <w:shd w:val="clear" w:color="auto" w:fill="FFFFFF"/>
              <w:ind w:firstLine="720"/>
              <w:jc w:val="both"/>
              <w:rPr>
                <w:szCs w:val="28"/>
              </w:rPr>
            </w:pPr>
          </w:p>
        </w:tc>
      </w:tr>
      <w:tr w:rsidR="005B4BB3" w:rsidRPr="00F648E3" w:rsidTr="00DB144C">
        <w:trPr>
          <w:trHeight w:val="360"/>
        </w:trPr>
        <w:tc>
          <w:tcPr>
            <w:tcW w:w="567" w:type="dxa"/>
            <w:vMerge w:val="restart"/>
          </w:tcPr>
          <w:p w:rsidR="005B4BB3" w:rsidRPr="00F648E3" w:rsidRDefault="005B4BB3" w:rsidP="00DB144C">
            <w:pPr>
              <w:numPr>
                <w:ilvl w:val="0"/>
                <w:numId w:val="3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vMerge w:val="restart"/>
          </w:tcPr>
          <w:p w:rsidR="005B4BB3" w:rsidRPr="00F648E3" w:rsidRDefault="005B4BB3" w:rsidP="00DB144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648E3">
              <w:rPr>
                <w:sz w:val="28"/>
                <w:szCs w:val="28"/>
              </w:rPr>
              <w:t>Содержание, методы и формы воспита</w:t>
            </w:r>
            <w:r>
              <w:rPr>
                <w:sz w:val="28"/>
                <w:szCs w:val="28"/>
              </w:rPr>
              <w:t xml:space="preserve">ния </w:t>
            </w:r>
          </w:p>
        </w:tc>
        <w:tc>
          <w:tcPr>
            <w:tcW w:w="7272" w:type="dxa"/>
          </w:tcPr>
          <w:p w:rsidR="005B4BB3" w:rsidRPr="00F648E3" w:rsidRDefault="005B4BB3" w:rsidP="00DB144C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F648E3">
              <w:rPr>
                <w:b/>
                <w:sz w:val="28"/>
                <w:szCs w:val="28"/>
              </w:rPr>
              <w:t>Содержание воспитания.</w:t>
            </w:r>
            <w:r w:rsidRPr="00F648E3">
              <w:rPr>
                <w:sz w:val="28"/>
                <w:szCs w:val="28"/>
              </w:rPr>
              <w:t xml:space="preserve">  Общая характеристика подходов к раскрытию содержания воспитания в педагогике. Понятие «содержание воспитания».</w:t>
            </w:r>
          </w:p>
          <w:p w:rsidR="005B4BB3" w:rsidRPr="00F648E3" w:rsidRDefault="005B4BB3" w:rsidP="00DB144C">
            <w:pPr>
              <w:shd w:val="clear" w:color="auto" w:fill="FFFFFF"/>
              <w:ind w:firstLine="710"/>
              <w:jc w:val="both"/>
              <w:rPr>
                <w:sz w:val="28"/>
                <w:szCs w:val="28"/>
              </w:rPr>
            </w:pPr>
            <w:r w:rsidRPr="00F648E3">
              <w:rPr>
                <w:sz w:val="28"/>
                <w:szCs w:val="28"/>
              </w:rPr>
              <w:t>Факторы формирования содержания воспитания; понятие фактора и источника содержания образования; деятельность как источник формирования содержания воспитания, требования общества к личности и содержанию воспитания.</w:t>
            </w:r>
          </w:p>
          <w:p w:rsidR="005B4BB3" w:rsidRPr="009B6013" w:rsidRDefault="005B4BB3" w:rsidP="00DB144C">
            <w:pPr>
              <w:shd w:val="clear" w:color="auto" w:fill="FFFFFF"/>
              <w:ind w:firstLine="715"/>
              <w:jc w:val="both"/>
              <w:rPr>
                <w:sz w:val="28"/>
                <w:szCs w:val="28"/>
              </w:rPr>
            </w:pPr>
            <w:r w:rsidRPr="00F648E3">
              <w:rPr>
                <w:sz w:val="28"/>
                <w:szCs w:val="28"/>
              </w:rPr>
              <w:t xml:space="preserve">Социальный опыт как источник содержания воспитания. Культура как форма выражения социального опыта. Состав социального опыта: опыт эмоционально-ценностных отношений; знания о природе, обществе, технике, способах достижения; опыт осуществления способов деятельности, опыт творческой деятельности. Развить и конкретизировать Ценностные отношения воспитанника к окружающей действительности. Виды отношения личности: к себе, другим людям, обществу, природе, технике, производству, способам деятельности. </w:t>
            </w:r>
            <w:r w:rsidRPr="000446F6">
              <w:rPr>
                <w:sz w:val="28"/>
                <w:szCs w:val="28"/>
              </w:rPr>
              <w:t>Основные направления содержания воспитания: физическое, духовно-нравственное, интеллектуально-умственное,</w:t>
            </w:r>
            <w:r>
              <w:rPr>
                <w:sz w:val="28"/>
                <w:szCs w:val="28"/>
              </w:rPr>
              <w:t xml:space="preserve"> правовое,</w:t>
            </w:r>
            <w:r w:rsidRPr="000446F6">
              <w:rPr>
                <w:sz w:val="28"/>
                <w:szCs w:val="28"/>
              </w:rPr>
              <w:t xml:space="preserve"> трудовое, эстетическое и т.д.</w:t>
            </w:r>
            <w:r w:rsidRPr="00F648E3">
              <w:rPr>
                <w:sz w:val="28"/>
                <w:szCs w:val="28"/>
              </w:rPr>
              <w:t>.</w:t>
            </w:r>
          </w:p>
          <w:p w:rsidR="005B4BB3" w:rsidRPr="00CA2D6D" w:rsidRDefault="005B4BB3" w:rsidP="00DB144C">
            <w:pPr>
              <w:shd w:val="clear" w:color="auto" w:fill="FFFFFF"/>
              <w:ind w:firstLine="715"/>
              <w:jc w:val="both"/>
              <w:rPr>
                <w:sz w:val="28"/>
                <w:szCs w:val="28"/>
                <w:lang w:val="en-US"/>
              </w:rPr>
            </w:pPr>
            <w:r w:rsidRPr="00CA2D6D">
              <w:rPr>
                <w:sz w:val="28"/>
                <w:szCs w:val="28"/>
              </w:rPr>
              <w:t>Воспитание культуры межнационального общения. Типы межкультурных контактов.  Воспитание патриотизма и интернационализма.</w:t>
            </w:r>
            <w:r w:rsidRPr="00B47410">
              <w:rPr>
                <w:sz w:val="28"/>
                <w:szCs w:val="28"/>
              </w:rPr>
              <w:t xml:space="preserve"> Содержание патриотического воспитания и культуры межнационального общения. Гражданственность. Гражданское воспитание.</w:t>
            </w:r>
          </w:p>
        </w:tc>
      </w:tr>
      <w:tr w:rsidR="005B4BB3" w:rsidRPr="00F648E3" w:rsidTr="00DB144C">
        <w:trPr>
          <w:trHeight w:val="334"/>
        </w:trPr>
        <w:tc>
          <w:tcPr>
            <w:tcW w:w="567" w:type="dxa"/>
            <w:vMerge/>
          </w:tcPr>
          <w:p w:rsidR="005B4BB3" w:rsidRPr="00F648E3" w:rsidRDefault="005B4BB3" w:rsidP="00DB144C">
            <w:pPr>
              <w:numPr>
                <w:ilvl w:val="0"/>
                <w:numId w:val="3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5B4BB3" w:rsidRPr="00F648E3" w:rsidRDefault="005B4BB3" w:rsidP="00DB144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7272" w:type="dxa"/>
          </w:tcPr>
          <w:p w:rsidR="005B4BB3" w:rsidRPr="00F648E3" w:rsidRDefault="005B4BB3" w:rsidP="00DB144C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F648E3">
              <w:rPr>
                <w:b/>
                <w:sz w:val="28"/>
                <w:szCs w:val="28"/>
              </w:rPr>
              <w:t xml:space="preserve">Система методов воспитания. </w:t>
            </w:r>
            <w:r w:rsidRPr="00F648E3">
              <w:rPr>
                <w:sz w:val="28"/>
                <w:szCs w:val="28"/>
              </w:rPr>
              <w:t>Понятие о методах воспитания. Методы в структуре процесса воспитания. Функции методов воспитания. Характеристика метода как способа реализации целей воспитательного процесса, как способа целенаправленной организации совместной деятельности участников этого процесса, как системы спланированных действий педагога и воспитанников.</w:t>
            </w:r>
          </w:p>
          <w:p w:rsidR="005B4BB3" w:rsidRPr="00F648E3" w:rsidRDefault="005B4BB3" w:rsidP="00DB144C">
            <w:pPr>
              <w:shd w:val="clear" w:color="auto" w:fill="FFFFFF"/>
              <w:ind w:firstLine="710"/>
              <w:jc w:val="both"/>
              <w:rPr>
                <w:sz w:val="28"/>
                <w:szCs w:val="28"/>
              </w:rPr>
            </w:pPr>
            <w:r w:rsidRPr="00F648E3">
              <w:rPr>
                <w:sz w:val="28"/>
                <w:szCs w:val="28"/>
              </w:rPr>
              <w:t>Различные подходы к классификации методов воспитания и их характеристика. Система методов, обеспечивающих организацию процесса воспитания от анализа педагогической ситуации, выдвижения цели до получения и оценки результата.</w:t>
            </w:r>
          </w:p>
          <w:p w:rsidR="005B4BB3" w:rsidRDefault="005B4BB3" w:rsidP="00DB144C">
            <w:pPr>
              <w:shd w:val="clear" w:color="auto" w:fill="FFFFFF"/>
              <w:ind w:firstLine="706"/>
              <w:jc w:val="both"/>
              <w:rPr>
                <w:sz w:val="28"/>
                <w:szCs w:val="28"/>
              </w:rPr>
            </w:pPr>
            <w:r w:rsidRPr="00F648E3">
              <w:rPr>
                <w:sz w:val="28"/>
                <w:szCs w:val="28"/>
              </w:rPr>
              <w:t>Функции деятельности как основа классификации методов воспитания: методы мотивации и стимулирования; методы ориентации и информации; методы организации поведения; методы оценки и контроля. Единство цели, содержания и методов в воспитательном процессе. Направления совершенствования проблемы методов воспитания.</w:t>
            </w:r>
          </w:p>
          <w:p w:rsidR="005B4BB3" w:rsidRPr="00F648E3" w:rsidRDefault="005B4BB3" w:rsidP="00DB144C">
            <w:pPr>
              <w:shd w:val="clear" w:color="auto" w:fill="FFFFFF"/>
              <w:ind w:firstLine="70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Современные методы воспитания детей и подростков, несовершеннолетних с девиантным  поведением</w:t>
            </w:r>
          </w:p>
          <w:p w:rsidR="005B4BB3" w:rsidRPr="00F648E3" w:rsidRDefault="005B4BB3" w:rsidP="00DB144C">
            <w:pPr>
              <w:shd w:val="clear" w:color="auto" w:fill="FFFFFF"/>
              <w:ind w:firstLine="706"/>
              <w:jc w:val="both"/>
              <w:rPr>
                <w:sz w:val="28"/>
                <w:szCs w:val="28"/>
              </w:rPr>
            </w:pPr>
            <w:r w:rsidRPr="00F648E3">
              <w:rPr>
                <w:sz w:val="28"/>
                <w:szCs w:val="28"/>
              </w:rPr>
              <w:t>Методика и технология воспитательной работы. Характеристика различных методик и технологий воспитания. Методика коллективной творческой деятельности.</w:t>
            </w:r>
          </w:p>
        </w:tc>
      </w:tr>
      <w:tr w:rsidR="005B4BB3" w:rsidRPr="00F648E3" w:rsidTr="00DB144C">
        <w:trPr>
          <w:trHeight w:val="347"/>
        </w:trPr>
        <w:tc>
          <w:tcPr>
            <w:tcW w:w="567" w:type="dxa"/>
            <w:vMerge/>
          </w:tcPr>
          <w:p w:rsidR="005B4BB3" w:rsidRPr="00F648E3" w:rsidRDefault="005B4BB3" w:rsidP="00DB144C">
            <w:pPr>
              <w:numPr>
                <w:ilvl w:val="0"/>
                <w:numId w:val="3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5B4BB3" w:rsidRPr="00F648E3" w:rsidRDefault="005B4BB3" w:rsidP="00DB144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7272" w:type="dxa"/>
          </w:tcPr>
          <w:p w:rsidR="005B4BB3" w:rsidRPr="00F648E3" w:rsidRDefault="005B4BB3" w:rsidP="00DB144C">
            <w:pPr>
              <w:shd w:val="clear" w:color="auto" w:fill="FFFFFF"/>
              <w:ind w:firstLine="706"/>
              <w:jc w:val="both"/>
              <w:rPr>
                <w:sz w:val="28"/>
                <w:szCs w:val="28"/>
              </w:rPr>
            </w:pPr>
            <w:r w:rsidRPr="00F648E3">
              <w:rPr>
                <w:b/>
                <w:sz w:val="28"/>
                <w:szCs w:val="28"/>
              </w:rPr>
              <w:t>Система форм воспитательной работы</w:t>
            </w:r>
            <w:r w:rsidRPr="00F648E3">
              <w:rPr>
                <w:sz w:val="28"/>
                <w:szCs w:val="28"/>
              </w:rPr>
              <w:t>. Понятие о формах воспитательной работы. Многообразие форм воспитательной работы и попытки их классификации. Индивидуальные, групповые, фронтальные и другие формы воспитательной работы. Внеклассная и внешкольная воспитательная работа. Требования к отбору форм воспитательной работы с воспитанниками. Методика отдельных форм организации воспитания (классный час, беседа, диспут, игра, читательская конференция,    собрание,    устный    журнал,    кружки,    научные    общества, технические и гуманитарные центры, клубная деятельность учащихся, творческие мастерские, детские центры). Тенденция развития современных форм воспитательной работы. Нетрадиционные формы воспитания.</w:t>
            </w:r>
            <w:r>
              <w:rPr>
                <w:sz w:val="28"/>
                <w:szCs w:val="28"/>
              </w:rPr>
              <w:t xml:space="preserve">  Формы воспитания детей и подростков, несовершеннолетних с девиантным  поведением</w:t>
            </w:r>
          </w:p>
          <w:p w:rsidR="005B4BB3" w:rsidRPr="00F648E3" w:rsidRDefault="005B4BB3" w:rsidP="00DB144C">
            <w:pPr>
              <w:shd w:val="clear" w:color="auto" w:fill="FFFFFF"/>
              <w:jc w:val="both"/>
              <w:rPr>
                <w:sz w:val="28"/>
                <w:szCs w:val="28"/>
              </w:rPr>
            </w:pPr>
          </w:p>
        </w:tc>
      </w:tr>
      <w:tr w:rsidR="005B4BB3" w:rsidRPr="00F648E3" w:rsidTr="00DB144C">
        <w:trPr>
          <w:trHeight w:val="283"/>
        </w:trPr>
        <w:tc>
          <w:tcPr>
            <w:tcW w:w="567" w:type="dxa"/>
            <w:vMerge/>
          </w:tcPr>
          <w:p w:rsidR="005B4BB3" w:rsidRPr="00F648E3" w:rsidRDefault="005B4BB3" w:rsidP="00DB144C">
            <w:pPr>
              <w:numPr>
                <w:ilvl w:val="0"/>
                <w:numId w:val="3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5B4BB3" w:rsidRPr="00F648E3" w:rsidRDefault="005B4BB3" w:rsidP="00DB144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7272" w:type="dxa"/>
          </w:tcPr>
          <w:p w:rsidR="005B4BB3" w:rsidRPr="00F648E3" w:rsidRDefault="005B4BB3" w:rsidP="00DB144C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F648E3">
              <w:rPr>
                <w:b/>
                <w:sz w:val="28"/>
                <w:szCs w:val="28"/>
              </w:rPr>
              <w:t>Система воспитательной работы</w:t>
            </w:r>
            <w:r w:rsidRPr="00F648E3">
              <w:rPr>
                <w:sz w:val="28"/>
                <w:szCs w:val="28"/>
              </w:rPr>
              <w:t>. Система воспитания, ее сущность, структура и функции. Основные характеристики воспитательной системы: целенаправленность, целостность, дискретность, полифункциональность, открытость, наличие движущих сил воспитания, наличие субъектов воспитательного взаимодействия, интегральность, самоорганизуемость, саморазвиваемость и т.д. Основные компоненты воспитательной системы: цель, субъекты воспитательного взаимодействия, взаимоотношения между ними, основные сферы воспитательного взаимодействия (деятельность и общение), содержание, методы и формы взаимодействия.</w:t>
            </w:r>
          </w:p>
          <w:p w:rsidR="005B4BB3" w:rsidRPr="00F648E3" w:rsidRDefault="005B4BB3" w:rsidP="00DB144C">
            <w:pPr>
              <w:shd w:val="clear" w:color="auto" w:fill="FFFFFF"/>
              <w:ind w:firstLine="710"/>
              <w:jc w:val="both"/>
              <w:rPr>
                <w:sz w:val="28"/>
                <w:szCs w:val="28"/>
              </w:rPr>
            </w:pPr>
            <w:r w:rsidRPr="00F648E3">
              <w:rPr>
                <w:sz w:val="28"/>
                <w:szCs w:val="28"/>
              </w:rPr>
              <w:t>Подсистемы функционирования воспитательной системы: умственное, нравственное, трудовое, физическое,</w:t>
            </w:r>
            <w:r>
              <w:rPr>
                <w:sz w:val="28"/>
                <w:szCs w:val="28"/>
              </w:rPr>
              <w:t>правовое,</w:t>
            </w:r>
            <w:r w:rsidRPr="00F648E3">
              <w:rPr>
                <w:sz w:val="28"/>
                <w:szCs w:val="28"/>
              </w:rPr>
              <w:t xml:space="preserve"> художественно-эстетическое воспитание.</w:t>
            </w:r>
          </w:p>
          <w:p w:rsidR="005B4BB3" w:rsidRDefault="005B4BB3" w:rsidP="00DB144C">
            <w:pPr>
              <w:shd w:val="clear" w:color="auto" w:fill="FFFFFF"/>
              <w:ind w:firstLine="715"/>
              <w:jc w:val="both"/>
              <w:rPr>
                <w:sz w:val="28"/>
                <w:szCs w:val="28"/>
              </w:rPr>
            </w:pPr>
            <w:r w:rsidRPr="00F648E3">
              <w:rPr>
                <w:sz w:val="28"/>
                <w:szCs w:val="28"/>
              </w:rPr>
              <w:t>Система воспитательной работы. Общая характеристика системы воспитательной работы (цель, задачи, принципы, содержание, формы, методы, субъекты воспитательного процесса и отношения между ними). Компоненты, структура, функции системы воспитательной работы. Особенности организации воспитательной работы.</w:t>
            </w:r>
          </w:p>
          <w:p w:rsidR="005B4BB3" w:rsidRDefault="005B4BB3" w:rsidP="00DB144C">
            <w:pPr>
              <w:shd w:val="clear" w:color="auto" w:fill="FFFFFF"/>
              <w:ind w:firstLine="715"/>
              <w:jc w:val="both"/>
              <w:rPr>
                <w:sz w:val="28"/>
                <w:szCs w:val="28"/>
              </w:rPr>
            </w:pPr>
            <w:r w:rsidRPr="00561BD3">
              <w:rPr>
                <w:bCs/>
                <w:color w:val="000000"/>
                <w:sz w:val="28"/>
                <w:szCs w:val="28"/>
              </w:rPr>
              <w:t>Сущность педагогического взаимодействия в воспитании</w:t>
            </w:r>
            <w:r w:rsidRPr="00561BD3">
              <w:rPr>
                <w:b/>
                <w:bCs/>
                <w:color w:val="000000"/>
                <w:sz w:val="28"/>
                <w:szCs w:val="28"/>
              </w:rPr>
              <w:t>.</w:t>
            </w:r>
            <w:r w:rsidRPr="00B47410">
              <w:rPr>
                <w:bCs/>
                <w:color w:val="000000"/>
                <w:sz w:val="28"/>
                <w:szCs w:val="28"/>
              </w:rPr>
              <w:t xml:space="preserve"> Коллектив как объект и субъект воспитания.</w:t>
            </w:r>
          </w:p>
          <w:p w:rsidR="005B4BB3" w:rsidRPr="00551929" w:rsidRDefault="005B4BB3" w:rsidP="00DB144C">
            <w:pPr>
              <w:jc w:val="both"/>
              <w:rPr>
                <w:sz w:val="28"/>
                <w:szCs w:val="28"/>
              </w:rPr>
            </w:pPr>
            <w:r w:rsidRPr="00551929">
              <w:rPr>
                <w:sz w:val="28"/>
                <w:szCs w:val="28"/>
              </w:rPr>
              <w:t xml:space="preserve">      Социализация как контекст социального воспитания</w:t>
            </w:r>
            <w:r>
              <w:rPr>
                <w:sz w:val="28"/>
                <w:szCs w:val="28"/>
              </w:rPr>
              <w:t>.</w:t>
            </w:r>
          </w:p>
          <w:p w:rsidR="005B4BB3" w:rsidRPr="00551929" w:rsidRDefault="005B4BB3" w:rsidP="00DB144C">
            <w:pPr>
              <w:shd w:val="clear" w:color="auto" w:fill="FFFFFF"/>
              <w:ind w:firstLine="715"/>
              <w:jc w:val="both"/>
              <w:rPr>
                <w:sz w:val="28"/>
                <w:szCs w:val="28"/>
              </w:rPr>
            </w:pPr>
          </w:p>
        </w:tc>
      </w:tr>
      <w:tr w:rsidR="005B4BB3" w:rsidRPr="00F648E3" w:rsidTr="00DB144C">
        <w:trPr>
          <w:trHeight w:val="300"/>
        </w:trPr>
        <w:tc>
          <w:tcPr>
            <w:tcW w:w="567" w:type="dxa"/>
            <w:vMerge w:val="restart"/>
          </w:tcPr>
          <w:p w:rsidR="005B4BB3" w:rsidRPr="00F648E3" w:rsidRDefault="005B4BB3" w:rsidP="00DB144C">
            <w:pPr>
              <w:numPr>
                <w:ilvl w:val="0"/>
                <w:numId w:val="3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vMerge w:val="restart"/>
          </w:tcPr>
          <w:p w:rsidR="005B4BB3" w:rsidRPr="00F648E3" w:rsidRDefault="005B4BB3" w:rsidP="00DB144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Современные концепции и технологии воспита</w:t>
            </w:r>
            <w:r w:rsidRPr="00F648E3">
              <w:rPr>
                <w:sz w:val="28"/>
                <w:szCs w:val="28"/>
              </w:rPr>
              <w:t>ния</w:t>
            </w:r>
          </w:p>
        </w:tc>
        <w:tc>
          <w:tcPr>
            <w:tcW w:w="7272" w:type="dxa"/>
          </w:tcPr>
          <w:p w:rsidR="005B4BB3" w:rsidRPr="00F648E3" w:rsidRDefault="005B4BB3" w:rsidP="00DB144C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F648E3">
              <w:rPr>
                <w:b/>
                <w:sz w:val="28"/>
                <w:szCs w:val="28"/>
              </w:rPr>
              <w:t>Личностно-ориентированные концепции воспитания</w:t>
            </w:r>
            <w:r w:rsidRPr="00F648E3">
              <w:rPr>
                <w:sz w:val="28"/>
                <w:szCs w:val="28"/>
              </w:rPr>
              <w:t xml:space="preserve">. Взаимосвязь теории, системы, концепции и технологии воспитательного процесса. Ведущие теории процесса воспитания (теория личностно ориентированного подхода, теория деятельности, педагогика творческого саморазвития, педагогика свободного воспитания, педагогика сотрудничества, педагогика гуманного общения и т.д.). Современные концепции воспитания. </w:t>
            </w:r>
          </w:p>
        </w:tc>
      </w:tr>
      <w:tr w:rsidR="005B4BB3" w:rsidRPr="00F648E3" w:rsidTr="00DB144C">
        <w:trPr>
          <w:trHeight w:val="1005"/>
        </w:trPr>
        <w:tc>
          <w:tcPr>
            <w:tcW w:w="567" w:type="dxa"/>
            <w:vMerge/>
          </w:tcPr>
          <w:p w:rsidR="005B4BB3" w:rsidRPr="00F648E3" w:rsidRDefault="005B4BB3" w:rsidP="00DB144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5B4BB3" w:rsidRPr="00F648E3" w:rsidRDefault="005B4BB3" w:rsidP="00DB144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7272" w:type="dxa"/>
          </w:tcPr>
          <w:p w:rsidR="005B4BB3" w:rsidRPr="00F648E3" w:rsidRDefault="005B4BB3" w:rsidP="00DB144C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F648E3">
              <w:rPr>
                <w:b/>
                <w:sz w:val="28"/>
                <w:szCs w:val="28"/>
              </w:rPr>
              <w:t>Технологическое сопровождение современных воспитательных концепций</w:t>
            </w:r>
            <w:r w:rsidRPr="00F648E3">
              <w:rPr>
                <w:sz w:val="28"/>
                <w:szCs w:val="28"/>
              </w:rPr>
              <w:t>. Современные технологии воспитания. Технология активизации деятельности. Технология игровой деятельности. Технология формирования культуры общения. Технология формирования культуры межнационального общения.</w:t>
            </w:r>
          </w:p>
        </w:tc>
      </w:tr>
      <w:tr w:rsidR="005B4BB3" w:rsidRPr="00F648E3" w:rsidTr="00DB144C">
        <w:trPr>
          <w:trHeight w:val="1005"/>
        </w:trPr>
        <w:tc>
          <w:tcPr>
            <w:tcW w:w="567" w:type="dxa"/>
          </w:tcPr>
          <w:p w:rsidR="005B4BB3" w:rsidRPr="00F648E3" w:rsidRDefault="005B4BB3" w:rsidP="00DB144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 </w:t>
            </w:r>
          </w:p>
        </w:tc>
        <w:tc>
          <w:tcPr>
            <w:tcW w:w="2410" w:type="dxa"/>
          </w:tcPr>
          <w:p w:rsidR="005B4BB3" w:rsidRPr="00F648E3" w:rsidRDefault="005B4BB3" w:rsidP="00DB144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Содержание и основные направления деятельности классного руководителя</w:t>
            </w:r>
          </w:p>
        </w:tc>
        <w:tc>
          <w:tcPr>
            <w:tcW w:w="7272" w:type="dxa"/>
          </w:tcPr>
          <w:p w:rsidR="005B4BB3" w:rsidRDefault="005B4BB3" w:rsidP="00DB144C">
            <w:pPr>
              <w:shd w:val="clear" w:color="auto" w:fill="FFFFFF"/>
              <w:ind w:firstLine="706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Основные направления деятельности классного руководителя. </w:t>
            </w:r>
            <w:r w:rsidRPr="00397B4C">
              <w:rPr>
                <w:sz w:val="28"/>
                <w:szCs w:val="28"/>
              </w:rPr>
              <w:t>Цели и задачи работы классного руководителя.</w:t>
            </w:r>
            <w:r>
              <w:rPr>
                <w:sz w:val="28"/>
                <w:szCs w:val="28"/>
              </w:rPr>
              <w:t xml:space="preserve"> Основные направления деятельности классного руководителя.  Деятельность классного руководителя по созданию педагогических условий социализации  и развития личности. Организация деятельности классного руководителя  по формированию у детей и подростков правосознания, законопослушного поведения и правовой культуры.</w:t>
            </w:r>
          </w:p>
          <w:p w:rsidR="005B4BB3" w:rsidRPr="009B6013" w:rsidRDefault="005B4BB3" w:rsidP="00DB144C">
            <w:pPr>
              <w:shd w:val="clear" w:color="auto" w:fill="FFFFFF"/>
              <w:jc w:val="both"/>
              <w:rPr>
                <w:bCs/>
                <w:color w:val="000000"/>
              </w:rPr>
            </w:pPr>
            <w:r w:rsidRPr="00397B4C">
              <w:rPr>
                <w:b/>
                <w:sz w:val="28"/>
                <w:szCs w:val="28"/>
              </w:rPr>
              <w:t xml:space="preserve">Работа </w:t>
            </w:r>
            <w:r>
              <w:rPr>
                <w:b/>
                <w:sz w:val="28"/>
                <w:szCs w:val="28"/>
              </w:rPr>
              <w:t xml:space="preserve">классного руководителя </w:t>
            </w:r>
            <w:r w:rsidRPr="00397B4C">
              <w:rPr>
                <w:b/>
                <w:sz w:val="28"/>
                <w:szCs w:val="28"/>
              </w:rPr>
              <w:t>с родителями</w:t>
            </w:r>
            <w:r>
              <w:rPr>
                <w:sz w:val="28"/>
                <w:szCs w:val="28"/>
              </w:rPr>
              <w:t>. Индивидуальные и коллективные формы взаимодействия с родителями. Формы просвещения родителей. Родительское собрание, виды родительских собраний. Технология организации и проведения родительских собраний.</w:t>
            </w:r>
          </w:p>
          <w:p w:rsidR="005B4BB3" w:rsidRPr="00F648E3" w:rsidRDefault="005B4BB3" w:rsidP="00DB144C">
            <w:pPr>
              <w:shd w:val="clear" w:color="auto" w:fill="FFFFFF"/>
              <w:jc w:val="both"/>
              <w:rPr>
                <w:b/>
                <w:sz w:val="28"/>
                <w:szCs w:val="28"/>
              </w:rPr>
            </w:pPr>
          </w:p>
        </w:tc>
      </w:tr>
    </w:tbl>
    <w:p w:rsidR="005B4BB3" w:rsidRPr="00F648E3" w:rsidRDefault="005B4BB3" w:rsidP="001B294C">
      <w:pPr>
        <w:ind w:firstLine="709"/>
        <w:jc w:val="both"/>
        <w:rPr>
          <w:b/>
          <w:sz w:val="28"/>
          <w:szCs w:val="28"/>
        </w:rPr>
      </w:pPr>
    </w:p>
    <w:p w:rsidR="005B4BB3" w:rsidRDefault="005B4BB3" w:rsidP="001B294C">
      <w:pPr>
        <w:ind w:firstLine="709"/>
        <w:jc w:val="both"/>
        <w:rPr>
          <w:b/>
          <w:sz w:val="28"/>
          <w:szCs w:val="28"/>
        </w:rPr>
      </w:pPr>
      <w:r w:rsidRPr="00F648E3">
        <w:rPr>
          <w:b/>
          <w:sz w:val="28"/>
          <w:szCs w:val="28"/>
        </w:rPr>
        <w:t xml:space="preserve">6.2. </w:t>
      </w:r>
      <w:r>
        <w:rPr>
          <w:b/>
          <w:sz w:val="28"/>
          <w:szCs w:val="28"/>
        </w:rPr>
        <w:t>Разделы дисциплины и виды учебных занятий</w:t>
      </w:r>
    </w:p>
    <w:p w:rsidR="005B4BB3" w:rsidRPr="00F648E3" w:rsidRDefault="005B4BB3" w:rsidP="001B294C">
      <w:pPr>
        <w:ind w:firstLine="709"/>
        <w:jc w:val="both"/>
        <w:rPr>
          <w:b/>
          <w:sz w:val="28"/>
          <w:szCs w:val="28"/>
        </w:rPr>
      </w:pPr>
    </w:p>
    <w:tbl>
      <w:tblPr>
        <w:tblW w:w="11488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3"/>
        <w:gridCol w:w="3732"/>
        <w:gridCol w:w="955"/>
        <w:gridCol w:w="955"/>
        <w:gridCol w:w="955"/>
        <w:gridCol w:w="3609"/>
        <w:gridCol w:w="289"/>
      </w:tblGrid>
      <w:tr w:rsidR="005B4BB3" w:rsidRPr="00F648E3" w:rsidTr="00DB144C">
        <w:tc>
          <w:tcPr>
            <w:tcW w:w="993" w:type="dxa"/>
            <w:vMerge w:val="restart"/>
          </w:tcPr>
          <w:p w:rsidR="005B4BB3" w:rsidRPr="00F648E3" w:rsidRDefault="005B4BB3" w:rsidP="00DB144C">
            <w:pPr>
              <w:jc w:val="center"/>
              <w:rPr>
                <w:sz w:val="28"/>
                <w:szCs w:val="28"/>
              </w:rPr>
            </w:pPr>
            <w:r w:rsidRPr="00F648E3">
              <w:rPr>
                <w:sz w:val="28"/>
                <w:szCs w:val="28"/>
              </w:rPr>
              <w:t>№</w:t>
            </w:r>
          </w:p>
        </w:tc>
        <w:tc>
          <w:tcPr>
            <w:tcW w:w="3732" w:type="dxa"/>
            <w:vMerge w:val="restart"/>
          </w:tcPr>
          <w:p w:rsidR="005B4BB3" w:rsidRPr="00F648E3" w:rsidRDefault="005B4BB3" w:rsidP="00DB144C">
            <w:pPr>
              <w:jc w:val="center"/>
              <w:rPr>
                <w:sz w:val="28"/>
                <w:szCs w:val="28"/>
              </w:rPr>
            </w:pPr>
            <w:r w:rsidRPr="00F648E3">
              <w:rPr>
                <w:sz w:val="28"/>
                <w:szCs w:val="28"/>
              </w:rPr>
              <w:t>Наименование раздела дисциплины</w:t>
            </w:r>
          </w:p>
        </w:tc>
        <w:tc>
          <w:tcPr>
            <w:tcW w:w="955" w:type="dxa"/>
          </w:tcPr>
          <w:p w:rsidR="005B4BB3" w:rsidRPr="00F648E3" w:rsidRDefault="005B4BB3" w:rsidP="00DB144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08" w:type="dxa"/>
            <w:gridSpan w:val="4"/>
          </w:tcPr>
          <w:p w:rsidR="005B4BB3" w:rsidRPr="00F648E3" w:rsidRDefault="005B4BB3" w:rsidP="00DB144C">
            <w:pPr>
              <w:jc w:val="center"/>
              <w:rPr>
                <w:sz w:val="28"/>
                <w:szCs w:val="28"/>
              </w:rPr>
            </w:pPr>
            <w:r w:rsidRPr="00F648E3">
              <w:rPr>
                <w:sz w:val="28"/>
                <w:szCs w:val="28"/>
              </w:rPr>
              <w:t>Распределение трудоемкости (в часах) по видам учебных занятий</w:t>
            </w:r>
          </w:p>
        </w:tc>
      </w:tr>
      <w:tr w:rsidR="005B4BB3" w:rsidRPr="00F648E3" w:rsidTr="00DB144C">
        <w:trPr>
          <w:gridAfter w:val="1"/>
          <w:wAfter w:w="289" w:type="dxa"/>
        </w:trPr>
        <w:tc>
          <w:tcPr>
            <w:tcW w:w="993" w:type="dxa"/>
            <w:vMerge/>
          </w:tcPr>
          <w:p w:rsidR="005B4BB3" w:rsidRPr="00F648E3" w:rsidRDefault="005B4BB3" w:rsidP="00DB144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732" w:type="dxa"/>
            <w:vMerge/>
          </w:tcPr>
          <w:p w:rsidR="005B4BB3" w:rsidRPr="00F648E3" w:rsidRDefault="005B4BB3" w:rsidP="00DB144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5" w:type="dxa"/>
          </w:tcPr>
          <w:p w:rsidR="005B4BB3" w:rsidRPr="00F648E3" w:rsidRDefault="005B4BB3" w:rsidP="00DB144C">
            <w:pPr>
              <w:jc w:val="center"/>
              <w:rPr>
                <w:sz w:val="28"/>
                <w:szCs w:val="28"/>
              </w:rPr>
            </w:pPr>
            <w:r w:rsidRPr="00F648E3">
              <w:rPr>
                <w:sz w:val="28"/>
                <w:szCs w:val="28"/>
              </w:rPr>
              <w:t>ЛК</w:t>
            </w:r>
          </w:p>
        </w:tc>
        <w:tc>
          <w:tcPr>
            <w:tcW w:w="955" w:type="dxa"/>
          </w:tcPr>
          <w:p w:rsidR="005B4BB3" w:rsidRPr="00F648E3" w:rsidRDefault="005B4BB3" w:rsidP="00DB144C">
            <w:pPr>
              <w:jc w:val="center"/>
              <w:rPr>
                <w:sz w:val="28"/>
                <w:szCs w:val="28"/>
              </w:rPr>
            </w:pPr>
            <w:r w:rsidRPr="00F648E3">
              <w:rPr>
                <w:sz w:val="28"/>
                <w:szCs w:val="28"/>
              </w:rPr>
              <w:t>ПЗ</w:t>
            </w:r>
          </w:p>
        </w:tc>
        <w:tc>
          <w:tcPr>
            <w:tcW w:w="955" w:type="dxa"/>
          </w:tcPr>
          <w:p w:rsidR="005B4BB3" w:rsidRPr="00F648E3" w:rsidRDefault="005B4BB3" w:rsidP="00DB144C">
            <w:pPr>
              <w:jc w:val="center"/>
              <w:rPr>
                <w:sz w:val="28"/>
                <w:szCs w:val="28"/>
              </w:rPr>
            </w:pPr>
            <w:r w:rsidRPr="00F648E3">
              <w:rPr>
                <w:sz w:val="28"/>
                <w:szCs w:val="28"/>
              </w:rPr>
              <w:t>СРС</w:t>
            </w:r>
          </w:p>
        </w:tc>
        <w:tc>
          <w:tcPr>
            <w:tcW w:w="3609" w:type="dxa"/>
          </w:tcPr>
          <w:p w:rsidR="005B4BB3" w:rsidRPr="00F648E3" w:rsidRDefault="005B4BB3" w:rsidP="00DB144C">
            <w:pPr>
              <w:jc w:val="center"/>
              <w:rPr>
                <w:sz w:val="28"/>
                <w:szCs w:val="28"/>
              </w:rPr>
            </w:pPr>
            <w:r w:rsidRPr="00F648E3">
              <w:rPr>
                <w:sz w:val="28"/>
                <w:szCs w:val="28"/>
              </w:rPr>
              <w:t>Всего</w:t>
            </w:r>
          </w:p>
        </w:tc>
      </w:tr>
      <w:tr w:rsidR="005B4BB3" w:rsidRPr="00F648E3" w:rsidTr="00DB144C">
        <w:trPr>
          <w:gridAfter w:val="1"/>
          <w:wAfter w:w="289" w:type="dxa"/>
        </w:trPr>
        <w:tc>
          <w:tcPr>
            <w:tcW w:w="993" w:type="dxa"/>
          </w:tcPr>
          <w:p w:rsidR="005B4BB3" w:rsidRPr="00F648E3" w:rsidRDefault="005B4BB3" w:rsidP="00DB144C">
            <w:pPr>
              <w:jc w:val="center"/>
              <w:rPr>
                <w:sz w:val="28"/>
                <w:szCs w:val="28"/>
              </w:rPr>
            </w:pPr>
            <w:r w:rsidRPr="00F648E3">
              <w:rPr>
                <w:sz w:val="28"/>
                <w:szCs w:val="28"/>
              </w:rPr>
              <w:t>1.</w:t>
            </w:r>
          </w:p>
        </w:tc>
        <w:tc>
          <w:tcPr>
            <w:tcW w:w="3732" w:type="dxa"/>
          </w:tcPr>
          <w:p w:rsidR="005B4BB3" w:rsidRPr="00F648E3" w:rsidRDefault="005B4BB3" w:rsidP="00DB144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648E3">
              <w:rPr>
                <w:sz w:val="28"/>
                <w:szCs w:val="28"/>
              </w:rPr>
              <w:t>Сущность воспитания и его теоретико-методологические основы</w:t>
            </w:r>
          </w:p>
        </w:tc>
        <w:tc>
          <w:tcPr>
            <w:tcW w:w="955" w:type="dxa"/>
          </w:tcPr>
          <w:p w:rsidR="005B4BB3" w:rsidRPr="00F648E3" w:rsidRDefault="005B4BB3" w:rsidP="00DB144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55" w:type="dxa"/>
          </w:tcPr>
          <w:p w:rsidR="005B4BB3" w:rsidRPr="006F4FF3" w:rsidRDefault="005B4BB3" w:rsidP="00DB144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955" w:type="dxa"/>
          </w:tcPr>
          <w:p w:rsidR="005B4BB3" w:rsidRPr="00397B4C" w:rsidRDefault="005B4BB3" w:rsidP="00DB144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3609" w:type="dxa"/>
          </w:tcPr>
          <w:p w:rsidR="005B4BB3" w:rsidRPr="006F4FF3" w:rsidRDefault="005B4BB3" w:rsidP="00DB144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  <w:lang w:val="en-US"/>
              </w:rPr>
              <w:t>8</w:t>
            </w:r>
          </w:p>
        </w:tc>
      </w:tr>
      <w:tr w:rsidR="005B4BB3" w:rsidRPr="00F648E3" w:rsidTr="00DB144C">
        <w:trPr>
          <w:gridAfter w:val="1"/>
          <w:wAfter w:w="289" w:type="dxa"/>
        </w:trPr>
        <w:tc>
          <w:tcPr>
            <w:tcW w:w="993" w:type="dxa"/>
          </w:tcPr>
          <w:p w:rsidR="005B4BB3" w:rsidRPr="00F648E3" w:rsidRDefault="005B4BB3" w:rsidP="00DB144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F648E3">
              <w:rPr>
                <w:sz w:val="28"/>
                <w:szCs w:val="28"/>
              </w:rPr>
              <w:t>.</w:t>
            </w:r>
          </w:p>
        </w:tc>
        <w:tc>
          <w:tcPr>
            <w:tcW w:w="3732" w:type="dxa"/>
          </w:tcPr>
          <w:p w:rsidR="005B4BB3" w:rsidRPr="00F648E3" w:rsidRDefault="005B4BB3" w:rsidP="00DB144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648E3">
              <w:rPr>
                <w:sz w:val="28"/>
                <w:szCs w:val="28"/>
              </w:rPr>
              <w:t xml:space="preserve">Целеполагание </w:t>
            </w:r>
            <w:r>
              <w:rPr>
                <w:sz w:val="28"/>
                <w:szCs w:val="28"/>
              </w:rPr>
              <w:t xml:space="preserve">и планирование </w:t>
            </w:r>
            <w:r w:rsidRPr="00F648E3">
              <w:rPr>
                <w:sz w:val="28"/>
                <w:szCs w:val="28"/>
              </w:rPr>
              <w:t>в воспитательном процессе</w:t>
            </w:r>
          </w:p>
        </w:tc>
        <w:tc>
          <w:tcPr>
            <w:tcW w:w="955" w:type="dxa"/>
          </w:tcPr>
          <w:p w:rsidR="005B4BB3" w:rsidRPr="00F648E3" w:rsidRDefault="005B4BB3" w:rsidP="00DB144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55" w:type="dxa"/>
          </w:tcPr>
          <w:p w:rsidR="005B4BB3" w:rsidRPr="006F4FF3" w:rsidRDefault="005B4BB3" w:rsidP="00DB144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955" w:type="dxa"/>
          </w:tcPr>
          <w:p w:rsidR="005B4BB3" w:rsidRPr="00397B4C" w:rsidRDefault="005B4BB3" w:rsidP="00DB144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3609" w:type="dxa"/>
          </w:tcPr>
          <w:p w:rsidR="005B4BB3" w:rsidRPr="006F4FF3" w:rsidRDefault="005B4BB3" w:rsidP="00DB144C">
            <w:pPr>
              <w:jc w:val="center"/>
              <w:rPr>
                <w:sz w:val="28"/>
                <w:szCs w:val="28"/>
                <w:lang w:val="en-US"/>
              </w:rPr>
            </w:pPr>
            <w:r w:rsidRPr="00397B4C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  <w:lang w:val="en-US"/>
              </w:rPr>
              <w:t>6</w:t>
            </w:r>
          </w:p>
        </w:tc>
      </w:tr>
      <w:tr w:rsidR="005B4BB3" w:rsidRPr="00F648E3" w:rsidTr="00DB144C">
        <w:trPr>
          <w:gridAfter w:val="1"/>
          <w:wAfter w:w="289" w:type="dxa"/>
        </w:trPr>
        <w:tc>
          <w:tcPr>
            <w:tcW w:w="993" w:type="dxa"/>
          </w:tcPr>
          <w:p w:rsidR="005B4BB3" w:rsidRPr="00F648E3" w:rsidRDefault="005B4BB3" w:rsidP="00DB144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F648E3">
              <w:rPr>
                <w:sz w:val="28"/>
                <w:szCs w:val="28"/>
              </w:rPr>
              <w:t>.</w:t>
            </w:r>
          </w:p>
        </w:tc>
        <w:tc>
          <w:tcPr>
            <w:tcW w:w="3732" w:type="dxa"/>
          </w:tcPr>
          <w:p w:rsidR="005B4BB3" w:rsidRPr="00F648E3" w:rsidRDefault="005B4BB3" w:rsidP="00DB144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648E3">
              <w:rPr>
                <w:sz w:val="28"/>
                <w:szCs w:val="28"/>
              </w:rPr>
              <w:t>Содержание, методы и формы воспитательного процесса</w:t>
            </w:r>
          </w:p>
        </w:tc>
        <w:tc>
          <w:tcPr>
            <w:tcW w:w="955" w:type="dxa"/>
          </w:tcPr>
          <w:p w:rsidR="005B4BB3" w:rsidRPr="00F648E3" w:rsidRDefault="005B4BB3" w:rsidP="00DB144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55" w:type="dxa"/>
          </w:tcPr>
          <w:p w:rsidR="005B4BB3" w:rsidRPr="00F648E3" w:rsidRDefault="005B4BB3" w:rsidP="00DB144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55" w:type="dxa"/>
          </w:tcPr>
          <w:p w:rsidR="005B4BB3" w:rsidRPr="00397B4C" w:rsidRDefault="005B4BB3" w:rsidP="00DB144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3609" w:type="dxa"/>
          </w:tcPr>
          <w:p w:rsidR="005B4BB3" w:rsidRPr="00397B4C" w:rsidRDefault="005B4BB3" w:rsidP="00DB144C">
            <w:pPr>
              <w:jc w:val="center"/>
              <w:rPr>
                <w:sz w:val="28"/>
                <w:szCs w:val="28"/>
              </w:rPr>
            </w:pPr>
            <w:r w:rsidRPr="00397B4C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6</w:t>
            </w:r>
          </w:p>
        </w:tc>
      </w:tr>
      <w:tr w:rsidR="005B4BB3" w:rsidRPr="00F648E3" w:rsidTr="00DB144C">
        <w:trPr>
          <w:gridAfter w:val="1"/>
          <w:wAfter w:w="289" w:type="dxa"/>
        </w:trPr>
        <w:tc>
          <w:tcPr>
            <w:tcW w:w="993" w:type="dxa"/>
          </w:tcPr>
          <w:p w:rsidR="005B4BB3" w:rsidRPr="00F648E3" w:rsidRDefault="005B4BB3" w:rsidP="00DB144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F648E3">
              <w:rPr>
                <w:sz w:val="28"/>
                <w:szCs w:val="28"/>
              </w:rPr>
              <w:t>.</w:t>
            </w:r>
          </w:p>
        </w:tc>
        <w:tc>
          <w:tcPr>
            <w:tcW w:w="3732" w:type="dxa"/>
          </w:tcPr>
          <w:p w:rsidR="005B4BB3" w:rsidRPr="00F648E3" w:rsidRDefault="005B4BB3" w:rsidP="00DB144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648E3">
              <w:rPr>
                <w:sz w:val="28"/>
                <w:szCs w:val="28"/>
              </w:rPr>
              <w:t>Современные концепции и технологии воспитания</w:t>
            </w:r>
          </w:p>
        </w:tc>
        <w:tc>
          <w:tcPr>
            <w:tcW w:w="955" w:type="dxa"/>
          </w:tcPr>
          <w:p w:rsidR="005B4BB3" w:rsidRPr="00F648E3" w:rsidRDefault="005B4BB3" w:rsidP="00DB144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55" w:type="dxa"/>
          </w:tcPr>
          <w:p w:rsidR="005B4BB3" w:rsidRPr="00F648E3" w:rsidRDefault="005B4BB3" w:rsidP="00DB144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55" w:type="dxa"/>
          </w:tcPr>
          <w:p w:rsidR="005B4BB3" w:rsidRPr="00397B4C" w:rsidRDefault="005B4BB3" w:rsidP="00DB144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3609" w:type="dxa"/>
          </w:tcPr>
          <w:p w:rsidR="005B4BB3" w:rsidRPr="00397B4C" w:rsidRDefault="005B4BB3" w:rsidP="00DB144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5B4BB3" w:rsidRPr="00F648E3" w:rsidTr="00DB144C">
        <w:trPr>
          <w:gridAfter w:val="1"/>
          <w:wAfter w:w="289" w:type="dxa"/>
        </w:trPr>
        <w:tc>
          <w:tcPr>
            <w:tcW w:w="993" w:type="dxa"/>
          </w:tcPr>
          <w:p w:rsidR="005B4BB3" w:rsidRPr="00F648E3" w:rsidRDefault="005B4BB3" w:rsidP="00DB144C">
            <w:pPr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3732" w:type="dxa"/>
          </w:tcPr>
          <w:p w:rsidR="005B4BB3" w:rsidRPr="00F648E3" w:rsidRDefault="005B4BB3" w:rsidP="00DB144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Содержание и основные направления деятельности классного руководителя</w:t>
            </w:r>
          </w:p>
        </w:tc>
        <w:tc>
          <w:tcPr>
            <w:tcW w:w="955" w:type="dxa"/>
          </w:tcPr>
          <w:p w:rsidR="005B4BB3" w:rsidRPr="00F648E3" w:rsidRDefault="005B4BB3" w:rsidP="00DB144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55" w:type="dxa"/>
          </w:tcPr>
          <w:p w:rsidR="005B4BB3" w:rsidRPr="006F4FF3" w:rsidRDefault="005B4BB3" w:rsidP="00DB144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955" w:type="dxa"/>
          </w:tcPr>
          <w:p w:rsidR="005B4BB3" w:rsidRPr="00397B4C" w:rsidRDefault="005B4BB3" w:rsidP="00DB144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3609" w:type="dxa"/>
          </w:tcPr>
          <w:p w:rsidR="005B4BB3" w:rsidRPr="006F4FF3" w:rsidRDefault="005B4BB3" w:rsidP="00DB144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18</w:t>
            </w:r>
          </w:p>
        </w:tc>
      </w:tr>
      <w:tr w:rsidR="005B4BB3" w:rsidRPr="00F648E3" w:rsidTr="00DB144C">
        <w:trPr>
          <w:gridAfter w:val="1"/>
          <w:wAfter w:w="289" w:type="dxa"/>
        </w:trPr>
        <w:tc>
          <w:tcPr>
            <w:tcW w:w="993" w:type="dxa"/>
          </w:tcPr>
          <w:p w:rsidR="005B4BB3" w:rsidRPr="00F648E3" w:rsidRDefault="005B4BB3" w:rsidP="00DB144C">
            <w:pPr>
              <w:ind w:left="720"/>
              <w:rPr>
                <w:sz w:val="28"/>
                <w:szCs w:val="28"/>
              </w:rPr>
            </w:pPr>
          </w:p>
        </w:tc>
        <w:tc>
          <w:tcPr>
            <w:tcW w:w="3732" w:type="dxa"/>
          </w:tcPr>
          <w:p w:rsidR="005B4BB3" w:rsidRDefault="005B4BB3" w:rsidP="00DB144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Итого:</w:t>
            </w:r>
          </w:p>
        </w:tc>
        <w:tc>
          <w:tcPr>
            <w:tcW w:w="955" w:type="dxa"/>
          </w:tcPr>
          <w:p w:rsidR="005B4BB3" w:rsidRDefault="005B4BB3" w:rsidP="00DB144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955" w:type="dxa"/>
          </w:tcPr>
          <w:p w:rsidR="005B4BB3" w:rsidRDefault="005B4BB3" w:rsidP="00DB144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955" w:type="dxa"/>
          </w:tcPr>
          <w:p w:rsidR="005B4BB3" w:rsidRPr="00397B4C" w:rsidRDefault="005B4BB3" w:rsidP="00DB144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</w:t>
            </w:r>
          </w:p>
        </w:tc>
        <w:tc>
          <w:tcPr>
            <w:tcW w:w="3609" w:type="dxa"/>
          </w:tcPr>
          <w:p w:rsidR="005B4BB3" w:rsidRPr="00397B4C" w:rsidRDefault="005B4BB3" w:rsidP="00DB144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</w:t>
            </w:r>
          </w:p>
        </w:tc>
      </w:tr>
    </w:tbl>
    <w:p w:rsidR="005B4BB3" w:rsidRPr="00F648E3" w:rsidRDefault="005B4BB3" w:rsidP="001B294C">
      <w:pPr>
        <w:ind w:firstLine="709"/>
        <w:jc w:val="both"/>
        <w:rPr>
          <w:i/>
          <w:sz w:val="28"/>
          <w:szCs w:val="28"/>
        </w:rPr>
      </w:pPr>
    </w:p>
    <w:p w:rsidR="005B4BB3" w:rsidRPr="00B27EBD" w:rsidRDefault="005B4BB3" w:rsidP="001B294C">
      <w:pPr>
        <w:tabs>
          <w:tab w:val="left" w:pos="1000"/>
        </w:tabs>
        <w:ind w:firstLine="708"/>
        <w:jc w:val="both"/>
        <w:rPr>
          <w:sz w:val="28"/>
          <w:szCs w:val="28"/>
        </w:rPr>
      </w:pPr>
      <w:r w:rsidRPr="00B27EBD">
        <w:rPr>
          <w:sz w:val="28"/>
          <w:szCs w:val="28"/>
        </w:rPr>
        <w:t>Интерактивные формы занятий</w:t>
      </w:r>
    </w:p>
    <w:tbl>
      <w:tblPr>
        <w:tblW w:w="0" w:type="auto"/>
        <w:tblLook w:val="01E0"/>
      </w:tblPr>
      <w:tblGrid>
        <w:gridCol w:w="480"/>
        <w:gridCol w:w="2497"/>
        <w:gridCol w:w="6168"/>
      </w:tblGrid>
      <w:tr w:rsidR="005B4BB3" w:rsidRPr="00EF17C6" w:rsidTr="00DB144C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BB3" w:rsidRPr="005C3A23" w:rsidRDefault="005B4BB3" w:rsidP="00DB144C">
            <w:pPr>
              <w:spacing w:before="100" w:beforeAutospacing="1" w:after="100" w:afterAutospacing="1"/>
              <w:jc w:val="center"/>
            </w:pP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BB3" w:rsidRPr="000505AB" w:rsidRDefault="005B4BB3" w:rsidP="00DB144C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0505AB">
              <w:rPr>
                <w:sz w:val="28"/>
                <w:szCs w:val="28"/>
              </w:rPr>
              <w:t>Наименование раздела дисциплины</w:t>
            </w:r>
          </w:p>
        </w:tc>
        <w:tc>
          <w:tcPr>
            <w:tcW w:w="6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BB3" w:rsidRPr="000505AB" w:rsidRDefault="005B4BB3" w:rsidP="00DB144C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0505AB">
              <w:rPr>
                <w:sz w:val="28"/>
                <w:szCs w:val="28"/>
              </w:rPr>
              <w:t xml:space="preserve">Форма </w:t>
            </w:r>
          </w:p>
        </w:tc>
      </w:tr>
      <w:tr w:rsidR="005B4BB3" w:rsidRPr="00EF17C6" w:rsidTr="00DB144C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BB3" w:rsidRPr="005C3A23" w:rsidRDefault="005B4BB3" w:rsidP="00DB144C">
            <w:pPr>
              <w:spacing w:before="100" w:beforeAutospacing="1" w:after="100" w:afterAutospacing="1"/>
              <w:jc w:val="center"/>
            </w:pPr>
            <w:r>
              <w:t>1</w:t>
            </w:r>
            <w:r w:rsidRPr="005C3A23">
              <w:t>.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BB3" w:rsidRPr="005C3A23" w:rsidRDefault="005B4BB3" w:rsidP="00DB144C">
            <w:pPr>
              <w:spacing w:before="100" w:beforeAutospacing="1" w:after="100" w:afterAutospacing="1"/>
              <w:jc w:val="both"/>
            </w:pPr>
            <w:r w:rsidRPr="00F648E3">
              <w:rPr>
                <w:sz w:val="28"/>
                <w:szCs w:val="28"/>
              </w:rPr>
              <w:t xml:space="preserve">Целеполагание </w:t>
            </w:r>
            <w:r>
              <w:rPr>
                <w:sz w:val="28"/>
                <w:szCs w:val="28"/>
              </w:rPr>
              <w:t xml:space="preserve">и планирование </w:t>
            </w:r>
            <w:r w:rsidRPr="00F648E3">
              <w:rPr>
                <w:sz w:val="28"/>
                <w:szCs w:val="28"/>
              </w:rPr>
              <w:t>в воспитательном процессе</w:t>
            </w:r>
          </w:p>
        </w:tc>
        <w:tc>
          <w:tcPr>
            <w:tcW w:w="6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BB3" w:rsidRPr="005C3A23" w:rsidRDefault="005B4BB3" w:rsidP="00DB144C">
            <w:pPr>
              <w:spacing w:before="100" w:beforeAutospacing="1" w:after="100" w:afterAutospacing="1"/>
              <w:ind w:right="-109"/>
              <w:rPr>
                <w:sz w:val="28"/>
                <w:szCs w:val="28"/>
              </w:rPr>
            </w:pPr>
            <w:r w:rsidRPr="005C3A23">
              <w:rPr>
                <w:sz w:val="28"/>
                <w:szCs w:val="28"/>
              </w:rPr>
              <w:t>Работа в группах</w:t>
            </w:r>
            <w:r>
              <w:rPr>
                <w:sz w:val="28"/>
                <w:szCs w:val="28"/>
              </w:rPr>
              <w:t>,</w:t>
            </w:r>
            <w:r w:rsidRPr="005C3A23">
              <w:rPr>
                <w:sz w:val="28"/>
                <w:szCs w:val="28"/>
              </w:rPr>
              <w:t xml:space="preserve"> дискусси</w:t>
            </w:r>
            <w:r>
              <w:rPr>
                <w:sz w:val="28"/>
                <w:szCs w:val="28"/>
              </w:rPr>
              <w:t>я, мозговой штурм</w:t>
            </w:r>
          </w:p>
        </w:tc>
      </w:tr>
      <w:tr w:rsidR="005B4BB3" w:rsidRPr="00EF17C6" w:rsidTr="00DB144C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BB3" w:rsidRPr="005C3A23" w:rsidRDefault="005B4BB3" w:rsidP="00DB144C">
            <w:pPr>
              <w:spacing w:before="100" w:beforeAutospacing="1" w:after="100" w:afterAutospacing="1"/>
              <w:jc w:val="center"/>
            </w:pPr>
            <w:r>
              <w:t>2</w:t>
            </w:r>
            <w:r w:rsidRPr="005C3A23">
              <w:t>.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BB3" w:rsidRPr="005C3A23" w:rsidRDefault="005B4BB3" w:rsidP="00DB144C">
            <w:pPr>
              <w:spacing w:before="100" w:beforeAutospacing="1" w:after="100" w:afterAutospacing="1"/>
              <w:jc w:val="both"/>
            </w:pPr>
            <w:r w:rsidRPr="00F648E3">
              <w:rPr>
                <w:sz w:val="28"/>
                <w:szCs w:val="28"/>
              </w:rPr>
              <w:t>Содержание, методы и формы воспита</w:t>
            </w:r>
            <w:r>
              <w:rPr>
                <w:sz w:val="28"/>
                <w:szCs w:val="28"/>
              </w:rPr>
              <w:t>ния</w:t>
            </w:r>
          </w:p>
        </w:tc>
        <w:tc>
          <w:tcPr>
            <w:tcW w:w="6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BB3" w:rsidRPr="000505AB" w:rsidRDefault="005B4BB3" w:rsidP="00DB144C">
            <w:pPr>
              <w:tabs>
                <w:tab w:val="left" w:pos="2900"/>
              </w:tabs>
              <w:spacing w:before="100" w:beforeAutospacing="1" w:after="100" w:afterAutospacing="1"/>
              <w:ind w:right="-109"/>
              <w:rPr>
                <w:sz w:val="28"/>
                <w:szCs w:val="28"/>
              </w:rPr>
            </w:pPr>
            <w:r w:rsidRPr="000505AB">
              <w:rPr>
                <w:sz w:val="28"/>
                <w:szCs w:val="28"/>
              </w:rPr>
              <w:t>Дискуссия, групповая работа</w:t>
            </w:r>
            <w:r>
              <w:rPr>
                <w:sz w:val="28"/>
                <w:szCs w:val="28"/>
              </w:rPr>
              <w:t>, ролевая игра, использование методики «Дерево решений».</w:t>
            </w:r>
          </w:p>
        </w:tc>
      </w:tr>
    </w:tbl>
    <w:p w:rsidR="005B4BB3" w:rsidRDefault="005B4BB3" w:rsidP="001B294C">
      <w:pPr>
        <w:jc w:val="both"/>
      </w:pPr>
    </w:p>
    <w:p w:rsidR="005B4BB3" w:rsidRDefault="005B4BB3" w:rsidP="001B294C">
      <w:pPr>
        <w:ind w:firstLine="709"/>
        <w:jc w:val="both"/>
        <w:rPr>
          <w:sz w:val="28"/>
          <w:szCs w:val="28"/>
        </w:rPr>
      </w:pPr>
    </w:p>
    <w:p w:rsidR="005B4BB3" w:rsidRDefault="005B4BB3" w:rsidP="001B294C">
      <w:pPr>
        <w:ind w:firstLine="709"/>
        <w:jc w:val="both"/>
        <w:rPr>
          <w:b/>
          <w:sz w:val="28"/>
          <w:szCs w:val="28"/>
        </w:rPr>
      </w:pPr>
      <w:r w:rsidRPr="00761DF5">
        <w:rPr>
          <w:b/>
          <w:sz w:val="28"/>
          <w:szCs w:val="28"/>
        </w:rPr>
        <w:t>6.3.2. Практические занятия (семинары)</w:t>
      </w:r>
    </w:p>
    <w:p w:rsidR="005B4BB3" w:rsidRPr="00F9770C" w:rsidRDefault="005B4BB3" w:rsidP="001B294C">
      <w:pPr>
        <w:ind w:firstLine="709"/>
        <w:jc w:val="center"/>
        <w:rPr>
          <w:color w:val="000000"/>
          <w:sz w:val="28"/>
          <w:szCs w:val="28"/>
        </w:rPr>
      </w:pPr>
      <w:r w:rsidRPr="00F9770C">
        <w:rPr>
          <w:b/>
          <w:color w:val="000000"/>
          <w:sz w:val="28"/>
          <w:szCs w:val="28"/>
        </w:rPr>
        <w:t>Семинарское занятие 1</w:t>
      </w:r>
      <w:r w:rsidRPr="007B0F2F">
        <w:rPr>
          <w:b/>
          <w:color w:val="000000"/>
          <w:sz w:val="28"/>
          <w:szCs w:val="28"/>
        </w:rPr>
        <w:t xml:space="preserve"> (4 </w:t>
      </w:r>
      <w:r>
        <w:rPr>
          <w:b/>
          <w:color w:val="000000"/>
          <w:sz w:val="28"/>
          <w:szCs w:val="28"/>
        </w:rPr>
        <w:t>часа</w:t>
      </w:r>
      <w:r w:rsidRPr="007B0F2F">
        <w:rPr>
          <w:b/>
          <w:color w:val="000000"/>
          <w:sz w:val="28"/>
          <w:szCs w:val="28"/>
        </w:rPr>
        <w:t>)</w:t>
      </w:r>
      <w:r w:rsidRPr="00F9770C">
        <w:rPr>
          <w:b/>
          <w:color w:val="000000"/>
          <w:sz w:val="28"/>
          <w:szCs w:val="28"/>
        </w:rPr>
        <w:t>.</w:t>
      </w:r>
    </w:p>
    <w:p w:rsidR="005B4BB3" w:rsidRPr="00F9770C" w:rsidRDefault="005B4BB3" w:rsidP="001B294C">
      <w:pPr>
        <w:ind w:firstLine="709"/>
        <w:jc w:val="center"/>
        <w:rPr>
          <w:b/>
          <w:color w:val="000000"/>
          <w:sz w:val="28"/>
          <w:szCs w:val="28"/>
        </w:rPr>
      </w:pPr>
      <w:r w:rsidRPr="00F9770C">
        <w:rPr>
          <w:b/>
          <w:color w:val="000000"/>
          <w:sz w:val="28"/>
          <w:szCs w:val="28"/>
        </w:rPr>
        <w:t>Воспитание как общественное явление и педагогический процесс.</w:t>
      </w:r>
    </w:p>
    <w:p w:rsidR="005B4BB3" w:rsidRPr="007B0F2F" w:rsidRDefault="005B4BB3" w:rsidP="001B294C">
      <w:pPr>
        <w:widowControl w:val="0"/>
        <w:suppressLineNumbers/>
        <w:ind w:right="-144" w:firstLine="833"/>
        <w:jc w:val="both"/>
        <w:rPr>
          <w:b/>
          <w:sz w:val="28"/>
          <w:szCs w:val="28"/>
        </w:rPr>
      </w:pPr>
    </w:p>
    <w:p w:rsidR="005B4BB3" w:rsidRPr="00F9770C" w:rsidRDefault="005B4BB3" w:rsidP="001B294C">
      <w:pPr>
        <w:widowControl w:val="0"/>
        <w:suppressLineNumbers/>
        <w:ind w:right="-144" w:firstLine="833"/>
        <w:jc w:val="both"/>
        <w:rPr>
          <w:sz w:val="28"/>
          <w:szCs w:val="28"/>
        </w:rPr>
      </w:pPr>
      <w:r w:rsidRPr="00F9770C">
        <w:rPr>
          <w:b/>
          <w:sz w:val="28"/>
          <w:szCs w:val="28"/>
        </w:rPr>
        <w:t>Основные понятия темы:</w:t>
      </w:r>
      <w:r w:rsidRPr="00F9770C">
        <w:rPr>
          <w:sz w:val="28"/>
          <w:szCs w:val="28"/>
        </w:rPr>
        <w:t xml:space="preserve"> воспитание, воспитательный процесс; воспитательное взаимодействие, воспитательное отношение; субъект воспитания, объект воспитания; мега-, макро-, мезо-, микрофакторы воспитания;  основные этапы воспитательного процесса; воспитательная система; воспитательная задача, воспитательная ситуация; системно-структурный анализ воспитания;  системообразующий компонент воспитания; гуманизация, демократизация, дифференциация, культуроосообразность, природосоообразность как ведущие принципы воспитательного процесса в </w:t>
      </w:r>
      <w:r>
        <w:rPr>
          <w:sz w:val="28"/>
          <w:szCs w:val="28"/>
        </w:rPr>
        <w:t>школе, социализация, социальное воспитания.</w:t>
      </w:r>
    </w:p>
    <w:p w:rsidR="005B4BB3" w:rsidRPr="00F9770C" w:rsidRDefault="005B4BB3" w:rsidP="001B294C">
      <w:pPr>
        <w:widowControl w:val="0"/>
        <w:suppressLineNumbers/>
        <w:ind w:right="-144" w:firstLine="833"/>
        <w:jc w:val="both"/>
        <w:rPr>
          <w:b/>
          <w:sz w:val="28"/>
          <w:szCs w:val="28"/>
        </w:rPr>
      </w:pPr>
      <w:r w:rsidRPr="00F9770C">
        <w:rPr>
          <w:b/>
          <w:sz w:val="28"/>
          <w:szCs w:val="28"/>
        </w:rPr>
        <w:t>Вопросы:</w:t>
      </w:r>
    </w:p>
    <w:p w:rsidR="005B4BB3" w:rsidRPr="00F9770C" w:rsidRDefault="005B4BB3" w:rsidP="001B294C">
      <w:pPr>
        <w:pStyle w:val="BodyTextIndent"/>
        <w:widowControl w:val="0"/>
        <w:suppressLineNumbers/>
        <w:spacing w:after="0"/>
        <w:ind w:left="833" w:right="-144"/>
        <w:jc w:val="both"/>
        <w:rPr>
          <w:sz w:val="28"/>
          <w:szCs w:val="28"/>
        </w:rPr>
      </w:pPr>
      <w:r w:rsidRPr="00F9770C">
        <w:rPr>
          <w:sz w:val="28"/>
          <w:szCs w:val="28"/>
        </w:rPr>
        <w:t>1.Сущность воспитания как общественного явления и целенаправленного педагогического процесса.</w:t>
      </w:r>
    </w:p>
    <w:p w:rsidR="005B4BB3" w:rsidRPr="00F9770C" w:rsidRDefault="005B4BB3" w:rsidP="001B294C">
      <w:pPr>
        <w:pStyle w:val="BodyTextIndent"/>
        <w:widowControl w:val="0"/>
        <w:suppressLineNumbers/>
        <w:spacing w:after="0"/>
        <w:ind w:left="833" w:right="-144"/>
        <w:jc w:val="both"/>
        <w:rPr>
          <w:sz w:val="28"/>
          <w:szCs w:val="28"/>
        </w:rPr>
      </w:pPr>
      <w:r w:rsidRPr="00F9770C">
        <w:rPr>
          <w:sz w:val="28"/>
          <w:szCs w:val="28"/>
        </w:rPr>
        <w:t>2. Этапы воспитательного процесса.</w:t>
      </w:r>
    </w:p>
    <w:p w:rsidR="005B4BB3" w:rsidRPr="00F9770C" w:rsidRDefault="005B4BB3" w:rsidP="001B294C">
      <w:pPr>
        <w:widowControl w:val="0"/>
        <w:suppressLineNumbers/>
        <w:ind w:right="-144" w:firstLine="833"/>
        <w:jc w:val="both"/>
        <w:rPr>
          <w:sz w:val="28"/>
          <w:szCs w:val="28"/>
        </w:rPr>
      </w:pPr>
      <w:r w:rsidRPr="00F9770C">
        <w:rPr>
          <w:sz w:val="28"/>
          <w:szCs w:val="28"/>
        </w:rPr>
        <w:t>3. Интегративная взаимосвязь понятий: социализация, образование, воспитание, обучение и развитие личности.</w:t>
      </w:r>
    </w:p>
    <w:p w:rsidR="005B4BB3" w:rsidRPr="00F9770C" w:rsidRDefault="005B4BB3" w:rsidP="001B294C">
      <w:pPr>
        <w:widowControl w:val="0"/>
        <w:suppressLineNumbers/>
        <w:ind w:right="-144" w:firstLine="833"/>
        <w:jc w:val="both"/>
        <w:rPr>
          <w:sz w:val="28"/>
          <w:szCs w:val="28"/>
        </w:rPr>
      </w:pPr>
      <w:r w:rsidRPr="00F9770C">
        <w:rPr>
          <w:sz w:val="28"/>
          <w:szCs w:val="28"/>
        </w:rPr>
        <w:t>4. Структура и функции воспитания.</w:t>
      </w:r>
    </w:p>
    <w:p w:rsidR="005B4BB3" w:rsidRPr="00F9770C" w:rsidRDefault="005B4BB3" w:rsidP="001B294C">
      <w:pPr>
        <w:pStyle w:val="BodyTextIndent"/>
        <w:widowControl w:val="0"/>
        <w:suppressLineNumbers/>
        <w:spacing w:after="0"/>
        <w:ind w:right="-144"/>
        <w:jc w:val="both"/>
        <w:rPr>
          <w:sz w:val="28"/>
          <w:szCs w:val="28"/>
        </w:rPr>
      </w:pPr>
      <w:r w:rsidRPr="00F9770C">
        <w:rPr>
          <w:sz w:val="28"/>
          <w:szCs w:val="28"/>
        </w:rPr>
        <w:t xml:space="preserve">       5. Сущность воспитания как системно-структурного образования. </w:t>
      </w:r>
    </w:p>
    <w:p w:rsidR="005B4BB3" w:rsidRDefault="005B4BB3" w:rsidP="001B294C">
      <w:pPr>
        <w:pStyle w:val="BodyTextIndent"/>
        <w:widowControl w:val="0"/>
        <w:suppressLineNumbers/>
        <w:spacing w:after="0"/>
        <w:ind w:right="-144"/>
        <w:jc w:val="both"/>
        <w:rPr>
          <w:sz w:val="28"/>
          <w:szCs w:val="28"/>
        </w:rPr>
      </w:pPr>
      <w:r w:rsidRPr="00F9770C">
        <w:rPr>
          <w:sz w:val="28"/>
          <w:szCs w:val="28"/>
        </w:rPr>
        <w:t xml:space="preserve">       6. Взаимосвязь закономерностей и принципов воспитания. </w:t>
      </w:r>
    </w:p>
    <w:p w:rsidR="005B4BB3" w:rsidRPr="00F9770C" w:rsidRDefault="005B4BB3" w:rsidP="001B294C">
      <w:pPr>
        <w:pStyle w:val="BodyTextIndent"/>
        <w:widowControl w:val="0"/>
        <w:suppressLineNumbers/>
        <w:spacing w:after="0"/>
        <w:ind w:right="-14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7. Сущность социализации, содержание и принципы социального воспитания</w:t>
      </w:r>
    </w:p>
    <w:p w:rsidR="005B4BB3" w:rsidRPr="007B0F2F" w:rsidRDefault="005B4BB3" w:rsidP="001B294C">
      <w:pPr>
        <w:ind w:firstLine="709"/>
        <w:jc w:val="both"/>
        <w:rPr>
          <w:b/>
          <w:sz w:val="28"/>
          <w:szCs w:val="28"/>
        </w:rPr>
      </w:pPr>
    </w:p>
    <w:p w:rsidR="005B4BB3" w:rsidRPr="007B0F2F" w:rsidRDefault="005B4BB3" w:rsidP="001B294C">
      <w:pPr>
        <w:ind w:firstLine="709"/>
        <w:jc w:val="center"/>
        <w:rPr>
          <w:b/>
          <w:color w:val="000000"/>
          <w:sz w:val="28"/>
          <w:szCs w:val="28"/>
        </w:rPr>
      </w:pPr>
      <w:r w:rsidRPr="00F9770C">
        <w:rPr>
          <w:b/>
          <w:color w:val="000000"/>
          <w:sz w:val="28"/>
          <w:szCs w:val="28"/>
        </w:rPr>
        <w:t>Семинарское занятие 2.</w:t>
      </w:r>
    </w:p>
    <w:p w:rsidR="005B4BB3" w:rsidRPr="008931F0" w:rsidRDefault="005B4BB3" w:rsidP="001B294C">
      <w:pPr>
        <w:ind w:firstLine="709"/>
        <w:jc w:val="center"/>
        <w:rPr>
          <w:b/>
          <w:color w:val="000000"/>
          <w:sz w:val="28"/>
          <w:szCs w:val="28"/>
        </w:rPr>
      </w:pPr>
      <w:r w:rsidRPr="008F17B6">
        <w:rPr>
          <w:b/>
          <w:color w:val="000000"/>
          <w:sz w:val="28"/>
          <w:szCs w:val="28"/>
        </w:rPr>
        <w:t>Диагностика и прогнозирование воспитательного процесса</w:t>
      </w:r>
      <w:r>
        <w:rPr>
          <w:b/>
          <w:color w:val="000000"/>
          <w:sz w:val="28"/>
          <w:szCs w:val="28"/>
        </w:rPr>
        <w:t xml:space="preserve"> (2 часа)</w:t>
      </w:r>
    </w:p>
    <w:p w:rsidR="005B4BB3" w:rsidRPr="00D825E7" w:rsidRDefault="005B4BB3" w:rsidP="001B294C">
      <w:pPr>
        <w:pStyle w:val="BodyText"/>
        <w:widowControl w:val="0"/>
        <w:suppressLineNumbers/>
        <w:ind w:right="-144" w:firstLine="833"/>
        <w:rPr>
          <w:sz w:val="24"/>
        </w:rPr>
      </w:pPr>
    </w:p>
    <w:p w:rsidR="005B4BB3" w:rsidRPr="008F17B6" w:rsidRDefault="005B4BB3" w:rsidP="001B294C">
      <w:pPr>
        <w:pStyle w:val="BodyText"/>
        <w:widowControl w:val="0"/>
        <w:suppressLineNumbers/>
        <w:ind w:right="-144" w:firstLine="833"/>
        <w:jc w:val="both"/>
        <w:rPr>
          <w:szCs w:val="28"/>
        </w:rPr>
      </w:pPr>
      <w:r w:rsidRPr="008F17B6">
        <w:rPr>
          <w:b/>
          <w:szCs w:val="28"/>
        </w:rPr>
        <w:t xml:space="preserve">Основные понятие темы:  </w:t>
      </w:r>
      <w:r w:rsidRPr="008F17B6">
        <w:rPr>
          <w:szCs w:val="28"/>
        </w:rPr>
        <w:t>движущие</w:t>
      </w:r>
      <w:r w:rsidRPr="008F17B6">
        <w:rPr>
          <w:b/>
          <w:szCs w:val="28"/>
        </w:rPr>
        <w:t xml:space="preserve"> </w:t>
      </w:r>
      <w:r w:rsidRPr="008F17B6">
        <w:rPr>
          <w:szCs w:val="28"/>
        </w:rPr>
        <w:t xml:space="preserve">силы воспитания, структура воспитания, воспитательный процесс, </w:t>
      </w:r>
      <w:r w:rsidRPr="008F17B6">
        <w:rPr>
          <w:bCs/>
          <w:szCs w:val="28"/>
        </w:rPr>
        <w:t>диагностика,</w:t>
      </w:r>
      <w:r w:rsidRPr="008F17B6">
        <w:rPr>
          <w:b/>
          <w:szCs w:val="28"/>
        </w:rPr>
        <w:t xml:space="preserve"> </w:t>
      </w:r>
      <w:r w:rsidRPr="008F17B6">
        <w:rPr>
          <w:bCs/>
          <w:szCs w:val="28"/>
        </w:rPr>
        <w:t>педагогическая диагностика,</w:t>
      </w:r>
      <w:r w:rsidRPr="008F17B6">
        <w:rPr>
          <w:b/>
          <w:szCs w:val="28"/>
        </w:rPr>
        <w:t xml:space="preserve"> </w:t>
      </w:r>
      <w:r w:rsidRPr="008F17B6">
        <w:rPr>
          <w:bCs/>
          <w:szCs w:val="28"/>
        </w:rPr>
        <w:t>прогнозирование, компоненты процесса воспитания</w:t>
      </w:r>
      <w:r w:rsidRPr="008F17B6">
        <w:rPr>
          <w:szCs w:val="28"/>
        </w:rPr>
        <w:t>.</w:t>
      </w:r>
    </w:p>
    <w:p w:rsidR="005B4BB3" w:rsidRPr="008F17B6" w:rsidRDefault="005B4BB3" w:rsidP="001B294C">
      <w:pPr>
        <w:pStyle w:val="BodyText"/>
        <w:widowControl w:val="0"/>
        <w:suppressLineNumbers/>
        <w:ind w:right="-144" w:firstLine="833"/>
        <w:jc w:val="both"/>
        <w:rPr>
          <w:b/>
          <w:szCs w:val="28"/>
        </w:rPr>
      </w:pPr>
      <w:r w:rsidRPr="008F17B6">
        <w:rPr>
          <w:b/>
          <w:szCs w:val="28"/>
        </w:rPr>
        <w:t>Вопросы:</w:t>
      </w:r>
    </w:p>
    <w:p w:rsidR="005B4BB3" w:rsidRDefault="005B4BB3" w:rsidP="001B294C">
      <w:pPr>
        <w:pStyle w:val="BodyText"/>
        <w:widowControl w:val="0"/>
        <w:suppressLineNumbers/>
        <w:ind w:right="-144" w:firstLine="833"/>
        <w:jc w:val="both"/>
      </w:pPr>
      <w:r>
        <w:t>1.Сущность диагностики как составной части воспитательной деятельности.</w:t>
      </w:r>
    </w:p>
    <w:p w:rsidR="005B4BB3" w:rsidRDefault="005B4BB3" w:rsidP="001B294C">
      <w:pPr>
        <w:pStyle w:val="BodyText"/>
        <w:widowControl w:val="0"/>
        <w:suppressLineNumbers/>
        <w:ind w:right="-144" w:firstLine="833"/>
        <w:jc w:val="both"/>
      </w:pPr>
      <w:r>
        <w:t>2.Функции диагностики.</w:t>
      </w:r>
    </w:p>
    <w:p w:rsidR="005B4BB3" w:rsidRDefault="005B4BB3" w:rsidP="001B294C">
      <w:pPr>
        <w:pStyle w:val="BodyText"/>
        <w:widowControl w:val="0"/>
        <w:suppressLineNumbers/>
        <w:ind w:right="-144" w:firstLine="833"/>
        <w:jc w:val="both"/>
      </w:pPr>
      <w:r>
        <w:t>3. Классификацию методов педагогической диагностики.</w:t>
      </w:r>
    </w:p>
    <w:p w:rsidR="005B4BB3" w:rsidRDefault="005B4BB3" w:rsidP="001B294C">
      <w:pPr>
        <w:pStyle w:val="BodyText"/>
        <w:widowControl w:val="0"/>
        <w:suppressLineNumbers/>
        <w:ind w:right="-144" w:firstLine="833"/>
        <w:jc w:val="both"/>
      </w:pPr>
      <w:r>
        <w:t>4.Методы диагностики уровня воспитанности личности ребенка (коллектива).</w:t>
      </w:r>
    </w:p>
    <w:p w:rsidR="005B4BB3" w:rsidRDefault="005B4BB3" w:rsidP="001B294C">
      <w:pPr>
        <w:pStyle w:val="BodyText"/>
        <w:widowControl w:val="0"/>
        <w:suppressLineNumbers/>
        <w:ind w:right="-144" w:firstLine="833"/>
        <w:jc w:val="both"/>
      </w:pPr>
      <w:r>
        <w:t>5. Требования к педагогическому диагностированию.</w:t>
      </w:r>
    </w:p>
    <w:p w:rsidR="005B4BB3" w:rsidRDefault="005B4BB3" w:rsidP="001B294C">
      <w:pPr>
        <w:pStyle w:val="BodyText"/>
        <w:widowControl w:val="0"/>
        <w:suppressLineNumbers/>
        <w:ind w:right="-144" w:firstLine="833"/>
        <w:jc w:val="both"/>
      </w:pPr>
      <w:r>
        <w:t>6. Диагностика и прогнозирование  как основа планирования воспитательного процесса.</w:t>
      </w:r>
    </w:p>
    <w:p w:rsidR="005B4BB3" w:rsidRDefault="005B4BB3" w:rsidP="001B294C">
      <w:pPr>
        <w:pStyle w:val="BodyText"/>
        <w:widowControl w:val="0"/>
        <w:suppressLineNumbers/>
        <w:tabs>
          <w:tab w:val="num" w:pos="1193"/>
        </w:tabs>
        <w:ind w:left="1193" w:right="-144" w:hanging="360"/>
        <w:jc w:val="both"/>
        <w:rPr>
          <w:szCs w:val="28"/>
        </w:rPr>
      </w:pPr>
    </w:p>
    <w:p w:rsidR="005B4BB3" w:rsidRDefault="005B4BB3" w:rsidP="001B294C">
      <w:pPr>
        <w:ind w:firstLine="709"/>
        <w:jc w:val="center"/>
        <w:rPr>
          <w:b/>
          <w:color w:val="000000"/>
          <w:sz w:val="28"/>
          <w:szCs w:val="28"/>
        </w:rPr>
      </w:pPr>
      <w:r w:rsidRPr="00F9770C">
        <w:rPr>
          <w:b/>
          <w:color w:val="000000"/>
          <w:sz w:val="28"/>
          <w:szCs w:val="28"/>
        </w:rPr>
        <w:t>Семинарское занятие 3</w:t>
      </w:r>
    </w:p>
    <w:p w:rsidR="005B4BB3" w:rsidRPr="008931F0" w:rsidRDefault="005B4BB3" w:rsidP="001B294C">
      <w:pPr>
        <w:ind w:firstLine="709"/>
        <w:jc w:val="center"/>
        <w:rPr>
          <w:b/>
          <w:color w:val="000000"/>
          <w:sz w:val="28"/>
          <w:szCs w:val="28"/>
        </w:rPr>
      </w:pPr>
      <w:r w:rsidRPr="008F17B6">
        <w:rPr>
          <w:b/>
          <w:color w:val="000000"/>
          <w:sz w:val="28"/>
          <w:szCs w:val="28"/>
        </w:rPr>
        <w:t>Целепола</w:t>
      </w:r>
      <w:r>
        <w:rPr>
          <w:b/>
          <w:color w:val="000000"/>
          <w:sz w:val="28"/>
          <w:szCs w:val="28"/>
        </w:rPr>
        <w:t>гание в воспитательном процессе (2 часа)</w:t>
      </w:r>
    </w:p>
    <w:p w:rsidR="005B4BB3" w:rsidRDefault="005B4BB3" w:rsidP="001B294C">
      <w:pPr>
        <w:ind w:firstLine="709"/>
        <w:jc w:val="both"/>
        <w:rPr>
          <w:b/>
          <w:color w:val="000000"/>
          <w:sz w:val="28"/>
          <w:szCs w:val="28"/>
        </w:rPr>
      </w:pPr>
      <w:r w:rsidRPr="008F17B6">
        <w:rPr>
          <w:b/>
          <w:sz w:val="28"/>
          <w:szCs w:val="28"/>
        </w:rPr>
        <w:t>Основные понятие темы</w:t>
      </w:r>
      <w:r w:rsidRPr="00980BA0">
        <w:rPr>
          <w:sz w:val="28"/>
          <w:szCs w:val="28"/>
        </w:rPr>
        <w:t>:  ц</w:t>
      </w:r>
      <w:r w:rsidRPr="00980BA0">
        <w:rPr>
          <w:sz w:val="28"/>
        </w:rPr>
        <w:t>ель</w:t>
      </w:r>
      <w:r>
        <w:rPr>
          <w:sz w:val="28"/>
        </w:rPr>
        <w:t xml:space="preserve">, целеполагание, идеальные (глобальные) и стратегические цели, тактическая цель,  таксономия целей в воспитании, технологии целеполагания и планирования. </w:t>
      </w:r>
    </w:p>
    <w:p w:rsidR="005B4BB3" w:rsidRPr="008F17B6" w:rsidRDefault="005B4BB3" w:rsidP="001B294C">
      <w:pPr>
        <w:pStyle w:val="BodyText"/>
        <w:widowControl w:val="0"/>
        <w:suppressLineNumbers/>
        <w:ind w:right="-144" w:firstLine="833"/>
        <w:jc w:val="both"/>
        <w:rPr>
          <w:b/>
          <w:szCs w:val="28"/>
        </w:rPr>
      </w:pPr>
      <w:r w:rsidRPr="008F17B6">
        <w:rPr>
          <w:b/>
          <w:szCs w:val="28"/>
        </w:rPr>
        <w:t>Вопросы:</w:t>
      </w:r>
    </w:p>
    <w:p w:rsidR="005B4BB3" w:rsidRDefault="005B4BB3" w:rsidP="001B294C">
      <w:pPr>
        <w:pStyle w:val="BodyText"/>
        <w:widowControl w:val="0"/>
        <w:numPr>
          <w:ilvl w:val="0"/>
          <w:numId w:val="16"/>
        </w:numPr>
        <w:suppressLineNumbers/>
        <w:ind w:right="-144"/>
        <w:jc w:val="both"/>
        <w:rPr>
          <w:szCs w:val="28"/>
        </w:rPr>
      </w:pPr>
      <w:r w:rsidRPr="008F17B6">
        <w:rPr>
          <w:szCs w:val="28"/>
        </w:rPr>
        <w:t>Сущность понятий «цель» и «целеполагание» в воспитательном процессе.</w:t>
      </w:r>
    </w:p>
    <w:p w:rsidR="005B4BB3" w:rsidRDefault="005B4BB3" w:rsidP="001B294C">
      <w:pPr>
        <w:pStyle w:val="BodyText"/>
        <w:widowControl w:val="0"/>
        <w:numPr>
          <w:ilvl w:val="0"/>
          <w:numId w:val="16"/>
        </w:numPr>
        <w:suppressLineNumbers/>
        <w:ind w:right="-144"/>
        <w:jc w:val="both"/>
        <w:rPr>
          <w:szCs w:val="28"/>
        </w:rPr>
      </w:pPr>
      <w:r w:rsidRPr="008F17B6">
        <w:rPr>
          <w:szCs w:val="28"/>
        </w:rPr>
        <w:t xml:space="preserve"> Функции цели в</w:t>
      </w:r>
      <w:r>
        <w:rPr>
          <w:szCs w:val="28"/>
        </w:rPr>
        <w:t xml:space="preserve"> воспитательном процессе</w:t>
      </w:r>
      <w:r w:rsidRPr="008F17B6">
        <w:rPr>
          <w:szCs w:val="28"/>
        </w:rPr>
        <w:t>.</w:t>
      </w:r>
    </w:p>
    <w:p w:rsidR="005B4BB3" w:rsidRDefault="005B4BB3" w:rsidP="001B294C">
      <w:pPr>
        <w:pStyle w:val="BodyText"/>
        <w:widowControl w:val="0"/>
        <w:numPr>
          <w:ilvl w:val="0"/>
          <w:numId w:val="16"/>
        </w:numPr>
        <w:suppressLineNumbers/>
        <w:ind w:right="-144"/>
        <w:jc w:val="both"/>
        <w:rPr>
          <w:szCs w:val="28"/>
        </w:rPr>
      </w:pPr>
      <w:r>
        <w:rPr>
          <w:szCs w:val="28"/>
        </w:rPr>
        <w:t>Проблема целей в современной школе.</w:t>
      </w:r>
    </w:p>
    <w:p w:rsidR="005B4BB3" w:rsidRPr="00F648E3" w:rsidRDefault="005B4BB3" w:rsidP="001B294C">
      <w:pPr>
        <w:pStyle w:val="BodyText"/>
        <w:widowControl w:val="0"/>
        <w:numPr>
          <w:ilvl w:val="0"/>
          <w:numId w:val="16"/>
        </w:numPr>
        <w:suppressLineNumbers/>
        <w:jc w:val="both"/>
        <w:rPr>
          <w:szCs w:val="28"/>
        </w:rPr>
      </w:pPr>
      <w:r w:rsidRPr="00F648E3">
        <w:rPr>
          <w:szCs w:val="28"/>
        </w:rPr>
        <w:t>Методика и технология целеполагания.</w:t>
      </w:r>
    </w:p>
    <w:p w:rsidR="005B4BB3" w:rsidRDefault="005B4BB3" w:rsidP="001B294C">
      <w:pPr>
        <w:ind w:firstLine="709"/>
        <w:jc w:val="center"/>
        <w:rPr>
          <w:b/>
          <w:color w:val="000000"/>
          <w:sz w:val="28"/>
          <w:szCs w:val="28"/>
        </w:rPr>
      </w:pPr>
    </w:p>
    <w:p w:rsidR="005B4BB3" w:rsidRDefault="005B4BB3" w:rsidP="001B294C">
      <w:pPr>
        <w:ind w:firstLine="709"/>
        <w:jc w:val="center"/>
        <w:rPr>
          <w:b/>
          <w:color w:val="000000"/>
          <w:sz w:val="28"/>
          <w:szCs w:val="28"/>
        </w:rPr>
      </w:pPr>
    </w:p>
    <w:p w:rsidR="005B4BB3" w:rsidRDefault="005B4BB3" w:rsidP="001B294C">
      <w:pPr>
        <w:ind w:firstLine="709"/>
        <w:jc w:val="center"/>
        <w:rPr>
          <w:b/>
          <w:color w:val="000000"/>
          <w:sz w:val="28"/>
          <w:szCs w:val="28"/>
        </w:rPr>
      </w:pPr>
    </w:p>
    <w:p w:rsidR="005B4BB3" w:rsidRPr="008F17B6" w:rsidRDefault="005B4BB3" w:rsidP="001B294C">
      <w:pPr>
        <w:ind w:firstLine="709"/>
        <w:jc w:val="center"/>
        <w:rPr>
          <w:b/>
          <w:color w:val="000000"/>
          <w:sz w:val="28"/>
          <w:szCs w:val="28"/>
        </w:rPr>
      </w:pPr>
      <w:r w:rsidRPr="008F17B6">
        <w:rPr>
          <w:b/>
          <w:color w:val="000000"/>
          <w:sz w:val="28"/>
          <w:szCs w:val="28"/>
        </w:rPr>
        <w:t>Семинарское занятие 4.</w:t>
      </w:r>
    </w:p>
    <w:p w:rsidR="005B4BB3" w:rsidRPr="008931F0" w:rsidRDefault="005B4BB3" w:rsidP="001B294C">
      <w:pPr>
        <w:ind w:firstLine="709"/>
        <w:jc w:val="center"/>
        <w:rPr>
          <w:b/>
          <w:color w:val="000000"/>
          <w:sz w:val="28"/>
          <w:szCs w:val="28"/>
        </w:rPr>
      </w:pPr>
      <w:r w:rsidRPr="008F17B6">
        <w:rPr>
          <w:b/>
          <w:color w:val="000000"/>
          <w:sz w:val="28"/>
          <w:szCs w:val="28"/>
        </w:rPr>
        <w:t>Планирование в воспитательном процессе</w:t>
      </w:r>
      <w:r>
        <w:rPr>
          <w:b/>
          <w:color w:val="000000"/>
          <w:sz w:val="28"/>
          <w:szCs w:val="28"/>
        </w:rPr>
        <w:t xml:space="preserve"> (2 часа)</w:t>
      </w:r>
    </w:p>
    <w:p w:rsidR="005B4BB3" w:rsidRDefault="005B4BB3" w:rsidP="001B294C">
      <w:pPr>
        <w:ind w:firstLine="709"/>
        <w:jc w:val="both"/>
        <w:rPr>
          <w:b/>
          <w:color w:val="000000"/>
          <w:sz w:val="28"/>
          <w:szCs w:val="28"/>
        </w:rPr>
      </w:pPr>
      <w:r w:rsidRPr="008F17B6">
        <w:rPr>
          <w:b/>
          <w:sz w:val="28"/>
          <w:szCs w:val="28"/>
        </w:rPr>
        <w:t>Основные понятие темы</w:t>
      </w:r>
      <w:r w:rsidRPr="00980BA0">
        <w:rPr>
          <w:sz w:val="28"/>
          <w:szCs w:val="28"/>
        </w:rPr>
        <w:t xml:space="preserve">: </w:t>
      </w:r>
      <w:r>
        <w:rPr>
          <w:sz w:val="28"/>
          <w:szCs w:val="28"/>
        </w:rPr>
        <w:t xml:space="preserve">план, планирование, </w:t>
      </w:r>
      <w:r>
        <w:rPr>
          <w:sz w:val="28"/>
        </w:rPr>
        <w:t xml:space="preserve">технологии планирования. </w:t>
      </w:r>
    </w:p>
    <w:p w:rsidR="005B4BB3" w:rsidRPr="00F9770C" w:rsidRDefault="005B4BB3" w:rsidP="001B294C">
      <w:pPr>
        <w:pStyle w:val="BodyText"/>
        <w:widowControl w:val="0"/>
        <w:suppressLineNumbers/>
        <w:ind w:right="-144" w:firstLine="833"/>
        <w:rPr>
          <w:b/>
          <w:color w:val="000000"/>
          <w:szCs w:val="28"/>
        </w:rPr>
      </w:pPr>
      <w:r w:rsidRPr="00F9770C">
        <w:rPr>
          <w:b/>
          <w:color w:val="000000"/>
          <w:szCs w:val="28"/>
        </w:rPr>
        <w:t>Вопросы:</w:t>
      </w:r>
    </w:p>
    <w:p w:rsidR="005B4BB3" w:rsidRDefault="005B4BB3" w:rsidP="001B294C">
      <w:pPr>
        <w:pStyle w:val="BodyText"/>
        <w:widowControl w:val="0"/>
        <w:numPr>
          <w:ilvl w:val="0"/>
          <w:numId w:val="17"/>
        </w:numPr>
        <w:suppressLineNumbers/>
        <w:ind w:right="-144"/>
        <w:rPr>
          <w:szCs w:val="28"/>
        </w:rPr>
      </w:pPr>
      <w:r w:rsidRPr="00DD2031">
        <w:t>Содержание, форма и структура планов</w:t>
      </w:r>
      <w:r>
        <w:rPr>
          <w:szCs w:val="28"/>
        </w:rPr>
        <w:t>.</w:t>
      </w:r>
    </w:p>
    <w:p w:rsidR="005B4BB3" w:rsidRDefault="005B4BB3" w:rsidP="001B294C">
      <w:pPr>
        <w:pStyle w:val="BodyText"/>
        <w:widowControl w:val="0"/>
        <w:numPr>
          <w:ilvl w:val="0"/>
          <w:numId w:val="17"/>
        </w:numPr>
        <w:suppressLineNumbers/>
        <w:ind w:right="-144"/>
        <w:rPr>
          <w:szCs w:val="28"/>
        </w:rPr>
      </w:pPr>
      <w:r w:rsidRPr="008F17B6">
        <w:rPr>
          <w:szCs w:val="28"/>
        </w:rPr>
        <w:t>Виды и критерии планирования в воспитательном процессе.</w:t>
      </w:r>
    </w:p>
    <w:p w:rsidR="005B4BB3" w:rsidRPr="00DB7A17" w:rsidRDefault="005B4BB3" w:rsidP="001B294C">
      <w:pPr>
        <w:pStyle w:val="BodyText"/>
        <w:widowControl w:val="0"/>
        <w:numPr>
          <w:ilvl w:val="0"/>
          <w:numId w:val="17"/>
        </w:numPr>
        <w:suppressLineNumbers/>
        <w:ind w:right="-144"/>
        <w:jc w:val="both"/>
        <w:rPr>
          <w:szCs w:val="28"/>
        </w:rPr>
      </w:pPr>
      <w:r w:rsidRPr="00DD2031">
        <w:t>Сущность и функции планирования воспитательной работы</w:t>
      </w:r>
      <w:r w:rsidRPr="00DB7A17">
        <w:rPr>
          <w:szCs w:val="28"/>
        </w:rPr>
        <w:t xml:space="preserve"> </w:t>
      </w:r>
    </w:p>
    <w:p w:rsidR="005B4BB3" w:rsidRPr="008F17B6" w:rsidRDefault="005B4BB3" w:rsidP="001B294C">
      <w:pPr>
        <w:pStyle w:val="BodyText"/>
        <w:widowControl w:val="0"/>
        <w:numPr>
          <w:ilvl w:val="0"/>
          <w:numId w:val="17"/>
        </w:numPr>
        <w:suppressLineNumbers/>
        <w:ind w:right="-144"/>
        <w:jc w:val="both"/>
        <w:rPr>
          <w:szCs w:val="28"/>
        </w:rPr>
      </w:pPr>
      <w:r w:rsidRPr="00DB7A17">
        <w:rPr>
          <w:szCs w:val="28"/>
        </w:rPr>
        <w:t>Основные требования к планированию воспитательной работы.</w:t>
      </w:r>
    </w:p>
    <w:p w:rsidR="005B4BB3" w:rsidRDefault="005B4BB3" w:rsidP="001B294C">
      <w:pPr>
        <w:ind w:firstLine="709"/>
        <w:jc w:val="center"/>
        <w:rPr>
          <w:b/>
          <w:color w:val="000000"/>
          <w:sz w:val="28"/>
          <w:szCs w:val="28"/>
        </w:rPr>
      </w:pPr>
    </w:p>
    <w:p w:rsidR="005B4BB3" w:rsidRDefault="005B4BB3" w:rsidP="001B294C">
      <w:pPr>
        <w:ind w:firstLine="709"/>
        <w:jc w:val="center"/>
        <w:rPr>
          <w:b/>
          <w:color w:val="000000"/>
          <w:sz w:val="28"/>
          <w:szCs w:val="28"/>
        </w:rPr>
      </w:pPr>
    </w:p>
    <w:p w:rsidR="005B4BB3" w:rsidRDefault="005B4BB3" w:rsidP="001B294C">
      <w:pPr>
        <w:ind w:firstLine="709"/>
        <w:jc w:val="center"/>
        <w:rPr>
          <w:b/>
          <w:color w:val="000000"/>
          <w:sz w:val="28"/>
          <w:szCs w:val="28"/>
        </w:rPr>
      </w:pPr>
      <w:r w:rsidRPr="00F9770C">
        <w:rPr>
          <w:b/>
          <w:color w:val="000000"/>
          <w:sz w:val="28"/>
          <w:szCs w:val="28"/>
        </w:rPr>
        <w:t>Семинарское занятие 5</w:t>
      </w:r>
    </w:p>
    <w:p w:rsidR="005B4BB3" w:rsidRPr="008931F0" w:rsidRDefault="005B4BB3" w:rsidP="001B294C">
      <w:pPr>
        <w:ind w:firstLine="709"/>
        <w:jc w:val="center"/>
        <w:rPr>
          <w:b/>
          <w:color w:val="000000"/>
          <w:sz w:val="28"/>
          <w:szCs w:val="28"/>
        </w:rPr>
      </w:pPr>
      <w:r w:rsidRPr="008931F0">
        <w:rPr>
          <w:b/>
          <w:color w:val="000000"/>
          <w:sz w:val="28"/>
          <w:szCs w:val="28"/>
        </w:rPr>
        <w:t>Содержание воспитания</w:t>
      </w:r>
      <w:r>
        <w:rPr>
          <w:b/>
          <w:color w:val="000000"/>
          <w:sz w:val="28"/>
          <w:szCs w:val="28"/>
        </w:rPr>
        <w:t xml:space="preserve"> (2 часа)</w:t>
      </w:r>
    </w:p>
    <w:p w:rsidR="005B4BB3" w:rsidRPr="008931F0" w:rsidRDefault="005B4BB3" w:rsidP="001B294C">
      <w:pPr>
        <w:ind w:firstLine="720"/>
        <w:jc w:val="both"/>
        <w:rPr>
          <w:sz w:val="28"/>
          <w:szCs w:val="28"/>
        </w:rPr>
      </w:pPr>
      <w:r w:rsidRPr="008931F0">
        <w:rPr>
          <w:b/>
          <w:color w:val="000000"/>
          <w:sz w:val="28"/>
          <w:szCs w:val="28"/>
        </w:rPr>
        <w:t>Основные понятия темы:</w:t>
      </w:r>
      <w:r w:rsidRPr="008931F0">
        <w:rPr>
          <w:color w:val="000000"/>
          <w:sz w:val="28"/>
          <w:szCs w:val="28"/>
        </w:rPr>
        <w:t xml:space="preserve"> содержание воспитания, социальный опыт, культура, состав социального опыта,</w:t>
      </w:r>
      <w:r>
        <w:rPr>
          <w:color w:val="000000"/>
          <w:sz w:val="28"/>
          <w:szCs w:val="28"/>
        </w:rPr>
        <w:t xml:space="preserve"> социальная среда, </w:t>
      </w:r>
      <w:r w:rsidRPr="008931F0">
        <w:rPr>
          <w:color w:val="000000"/>
          <w:sz w:val="28"/>
          <w:szCs w:val="28"/>
        </w:rPr>
        <w:t xml:space="preserve"> ценностные отношения личности, </w:t>
      </w:r>
      <w:r>
        <w:rPr>
          <w:color w:val="000000"/>
          <w:sz w:val="28"/>
          <w:szCs w:val="28"/>
        </w:rPr>
        <w:t xml:space="preserve"> воспитательная деятельность</w:t>
      </w:r>
      <w:r w:rsidRPr="008931F0">
        <w:rPr>
          <w:color w:val="000000"/>
          <w:sz w:val="28"/>
          <w:szCs w:val="28"/>
        </w:rPr>
        <w:t>основные направления содержания воспитания,</w:t>
      </w:r>
      <w:r w:rsidRPr="008931F0">
        <w:rPr>
          <w:sz w:val="28"/>
          <w:szCs w:val="28"/>
        </w:rPr>
        <w:t xml:space="preserve"> культуры межнационального общения, правосознание,  правов</w:t>
      </w:r>
      <w:r>
        <w:rPr>
          <w:sz w:val="28"/>
          <w:szCs w:val="28"/>
        </w:rPr>
        <w:t>ая</w:t>
      </w:r>
      <w:r w:rsidRPr="008931F0">
        <w:rPr>
          <w:sz w:val="28"/>
          <w:szCs w:val="28"/>
        </w:rPr>
        <w:t xml:space="preserve"> культур</w:t>
      </w:r>
      <w:r>
        <w:rPr>
          <w:sz w:val="28"/>
          <w:szCs w:val="28"/>
        </w:rPr>
        <w:t>а.</w:t>
      </w:r>
    </w:p>
    <w:p w:rsidR="005B4BB3" w:rsidRPr="00F9770C" w:rsidRDefault="005B4BB3" w:rsidP="001B294C">
      <w:pPr>
        <w:pStyle w:val="BodyText"/>
        <w:widowControl w:val="0"/>
        <w:suppressLineNumbers/>
        <w:tabs>
          <w:tab w:val="left" w:pos="-142"/>
        </w:tabs>
        <w:ind w:right="-144" w:firstLine="833"/>
        <w:rPr>
          <w:color w:val="000000"/>
          <w:szCs w:val="28"/>
        </w:rPr>
      </w:pPr>
    </w:p>
    <w:p w:rsidR="005B4BB3" w:rsidRPr="00F9770C" w:rsidRDefault="005B4BB3" w:rsidP="001B294C">
      <w:pPr>
        <w:pStyle w:val="BodyText"/>
        <w:widowControl w:val="0"/>
        <w:suppressLineNumbers/>
        <w:ind w:right="-144" w:firstLine="833"/>
        <w:rPr>
          <w:b/>
          <w:color w:val="000000"/>
          <w:szCs w:val="28"/>
        </w:rPr>
      </w:pPr>
      <w:r w:rsidRPr="00F9770C">
        <w:rPr>
          <w:b/>
          <w:color w:val="000000"/>
          <w:szCs w:val="28"/>
        </w:rPr>
        <w:t>Вопросы:</w:t>
      </w:r>
    </w:p>
    <w:p w:rsidR="005B4BB3" w:rsidRPr="00F9770C" w:rsidRDefault="005B4BB3" w:rsidP="001B294C">
      <w:pPr>
        <w:pStyle w:val="BodyText"/>
        <w:widowControl w:val="0"/>
        <w:suppressLineNumbers/>
        <w:tabs>
          <w:tab w:val="left" w:pos="851"/>
          <w:tab w:val="left" w:pos="993"/>
          <w:tab w:val="num" w:pos="1193"/>
        </w:tabs>
        <w:ind w:right="-144" w:firstLine="833"/>
        <w:rPr>
          <w:color w:val="000000"/>
          <w:szCs w:val="28"/>
        </w:rPr>
      </w:pPr>
      <w:r>
        <w:rPr>
          <w:color w:val="000000"/>
          <w:szCs w:val="28"/>
        </w:rPr>
        <w:t xml:space="preserve">1. </w:t>
      </w:r>
      <w:r w:rsidRPr="00F9770C">
        <w:rPr>
          <w:color w:val="000000"/>
          <w:szCs w:val="28"/>
        </w:rPr>
        <w:t>Сущность понятия «содержание воспитания», основные подходы к определению содержания воспитания в педагогике.</w:t>
      </w:r>
    </w:p>
    <w:p w:rsidR="005B4BB3" w:rsidRPr="00F9770C" w:rsidRDefault="005B4BB3" w:rsidP="001B294C">
      <w:pPr>
        <w:pStyle w:val="BodyText"/>
        <w:widowControl w:val="0"/>
        <w:suppressLineNumbers/>
        <w:tabs>
          <w:tab w:val="left" w:pos="851"/>
          <w:tab w:val="left" w:pos="993"/>
          <w:tab w:val="num" w:pos="1193"/>
        </w:tabs>
        <w:ind w:right="-144" w:firstLine="833"/>
        <w:rPr>
          <w:color w:val="000000"/>
          <w:szCs w:val="28"/>
        </w:rPr>
      </w:pPr>
      <w:r>
        <w:rPr>
          <w:color w:val="000000"/>
          <w:szCs w:val="28"/>
        </w:rPr>
        <w:t xml:space="preserve">2. </w:t>
      </w:r>
      <w:r w:rsidRPr="00F9770C">
        <w:rPr>
          <w:color w:val="000000"/>
          <w:szCs w:val="28"/>
        </w:rPr>
        <w:t>Факторы и источники формирования содержания воспитания.</w:t>
      </w:r>
    </w:p>
    <w:p w:rsidR="005B4BB3" w:rsidRPr="00F9770C" w:rsidRDefault="005B4BB3" w:rsidP="001B294C">
      <w:pPr>
        <w:pStyle w:val="BodyText"/>
        <w:widowControl w:val="0"/>
        <w:suppressLineNumbers/>
        <w:tabs>
          <w:tab w:val="left" w:pos="851"/>
          <w:tab w:val="left" w:pos="993"/>
          <w:tab w:val="num" w:pos="1193"/>
        </w:tabs>
        <w:ind w:right="-144" w:firstLine="833"/>
        <w:rPr>
          <w:color w:val="000000"/>
          <w:szCs w:val="28"/>
        </w:rPr>
      </w:pPr>
      <w:r>
        <w:rPr>
          <w:color w:val="000000"/>
          <w:szCs w:val="28"/>
        </w:rPr>
        <w:t xml:space="preserve">3. </w:t>
      </w:r>
      <w:r w:rsidRPr="00F9770C">
        <w:rPr>
          <w:color w:val="000000"/>
          <w:szCs w:val="28"/>
        </w:rPr>
        <w:t>Ценностные отношения школьника и их краткая характеристика.</w:t>
      </w:r>
    </w:p>
    <w:p w:rsidR="005B4BB3" w:rsidRDefault="005B4BB3" w:rsidP="001B294C">
      <w:pPr>
        <w:pStyle w:val="BodyText"/>
        <w:widowControl w:val="0"/>
        <w:suppressLineNumbers/>
        <w:tabs>
          <w:tab w:val="left" w:pos="851"/>
          <w:tab w:val="left" w:pos="993"/>
          <w:tab w:val="num" w:pos="1193"/>
        </w:tabs>
        <w:ind w:right="-144" w:firstLine="833"/>
        <w:rPr>
          <w:sz w:val="24"/>
        </w:rPr>
      </w:pPr>
      <w:r>
        <w:rPr>
          <w:color w:val="000000"/>
          <w:szCs w:val="28"/>
        </w:rPr>
        <w:t xml:space="preserve">4. </w:t>
      </w:r>
      <w:r w:rsidRPr="00F9770C">
        <w:rPr>
          <w:color w:val="000000"/>
          <w:szCs w:val="28"/>
        </w:rPr>
        <w:t>Основные направления содержания воспитания в современной школ</w:t>
      </w:r>
      <w:r>
        <w:rPr>
          <w:color w:val="000000"/>
          <w:szCs w:val="28"/>
        </w:rPr>
        <w:t>е</w:t>
      </w:r>
      <w:r w:rsidRPr="00D825E7">
        <w:rPr>
          <w:sz w:val="24"/>
        </w:rPr>
        <w:t>.</w:t>
      </w:r>
    </w:p>
    <w:p w:rsidR="005B4BB3" w:rsidRDefault="005B4BB3" w:rsidP="001B294C">
      <w:pPr>
        <w:pStyle w:val="BodyText"/>
        <w:widowControl w:val="0"/>
        <w:suppressLineNumbers/>
        <w:tabs>
          <w:tab w:val="left" w:pos="851"/>
          <w:tab w:val="left" w:pos="993"/>
          <w:tab w:val="num" w:pos="1193"/>
        </w:tabs>
        <w:ind w:right="-144" w:firstLine="833"/>
        <w:rPr>
          <w:szCs w:val="28"/>
        </w:rPr>
      </w:pPr>
      <w:r>
        <w:rPr>
          <w:szCs w:val="28"/>
        </w:rPr>
        <w:t xml:space="preserve">5. </w:t>
      </w:r>
      <w:r w:rsidRPr="00CA2D6D">
        <w:rPr>
          <w:szCs w:val="28"/>
        </w:rPr>
        <w:t xml:space="preserve">Воспитание культуры межнационального общения. Типы межкультурных контактов.  </w:t>
      </w:r>
    </w:p>
    <w:p w:rsidR="005B4BB3" w:rsidRDefault="005B4BB3" w:rsidP="001B294C">
      <w:pPr>
        <w:pStyle w:val="BodyText"/>
        <w:widowControl w:val="0"/>
        <w:suppressLineNumbers/>
        <w:tabs>
          <w:tab w:val="left" w:pos="851"/>
          <w:tab w:val="left" w:pos="993"/>
          <w:tab w:val="num" w:pos="1193"/>
        </w:tabs>
        <w:ind w:right="-144" w:firstLine="833"/>
        <w:rPr>
          <w:szCs w:val="28"/>
        </w:rPr>
      </w:pPr>
    </w:p>
    <w:p w:rsidR="005B4BB3" w:rsidRDefault="005B4BB3" w:rsidP="001B294C">
      <w:pPr>
        <w:pStyle w:val="BodyText"/>
        <w:widowControl w:val="0"/>
        <w:suppressLineNumbers/>
        <w:tabs>
          <w:tab w:val="left" w:pos="851"/>
          <w:tab w:val="left" w:pos="993"/>
          <w:tab w:val="num" w:pos="1193"/>
        </w:tabs>
        <w:ind w:right="-144" w:firstLine="833"/>
        <w:rPr>
          <w:szCs w:val="28"/>
        </w:rPr>
      </w:pPr>
    </w:p>
    <w:p w:rsidR="005B4BB3" w:rsidRDefault="005B4BB3" w:rsidP="001B294C">
      <w:pPr>
        <w:pStyle w:val="BodyText"/>
        <w:widowControl w:val="0"/>
        <w:suppressLineNumbers/>
        <w:tabs>
          <w:tab w:val="left" w:pos="851"/>
          <w:tab w:val="left" w:pos="993"/>
          <w:tab w:val="num" w:pos="1193"/>
        </w:tabs>
        <w:ind w:right="-144" w:firstLine="833"/>
        <w:rPr>
          <w:sz w:val="24"/>
        </w:rPr>
      </w:pPr>
    </w:p>
    <w:p w:rsidR="005B4BB3" w:rsidRPr="008F17B6" w:rsidRDefault="005B4BB3" w:rsidP="001B294C">
      <w:pPr>
        <w:ind w:firstLine="709"/>
        <w:jc w:val="center"/>
        <w:rPr>
          <w:b/>
          <w:color w:val="000000"/>
          <w:sz w:val="28"/>
          <w:szCs w:val="28"/>
        </w:rPr>
      </w:pPr>
      <w:r w:rsidRPr="008F17B6">
        <w:rPr>
          <w:b/>
          <w:color w:val="000000"/>
          <w:sz w:val="28"/>
          <w:szCs w:val="28"/>
        </w:rPr>
        <w:t>Семинарское занятие 6</w:t>
      </w:r>
    </w:p>
    <w:p w:rsidR="005B4BB3" w:rsidRPr="008931F0" w:rsidRDefault="005B4BB3" w:rsidP="001B294C">
      <w:pPr>
        <w:ind w:firstLine="709"/>
        <w:jc w:val="center"/>
        <w:rPr>
          <w:b/>
          <w:color w:val="000000"/>
          <w:sz w:val="28"/>
          <w:szCs w:val="28"/>
        </w:rPr>
      </w:pPr>
      <w:r w:rsidRPr="008F17B6">
        <w:rPr>
          <w:b/>
          <w:color w:val="000000"/>
          <w:sz w:val="28"/>
          <w:szCs w:val="28"/>
        </w:rPr>
        <w:t>Система методов воспитания</w:t>
      </w:r>
      <w:r>
        <w:rPr>
          <w:b/>
          <w:color w:val="000000"/>
          <w:sz w:val="28"/>
          <w:szCs w:val="28"/>
        </w:rPr>
        <w:t xml:space="preserve"> (2 часа)</w:t>
      </w:r>
    </w:p>
    <w:p w:rsidR="005B4BB3" w:rsidRPr="003C3311" w:rsidRDefault="005B4BB3" w:rsidP="001B294C">
      <w:pPr>
        <w:pStyle w:val="BodyText3"/>
        <w:widowControl w:val="0"/>
        <w:suppressLineNumbers/>
        <w:ind w:right="-144" w:firstLine="833"/>
        <w:jc w:val="both"/>
        <w:rPr>
          <w:sz w:val="28"/>
          <w:szCs w:val="28"/>
        </w:rPr>
      </w:pPr>
      <w:r w:rsidRPr="003C3311">
        <w:rPr>
          <w:b/>
          <w:color w:val="000000"/>
          <w:sz w:val="28"/>
          <w:szCs w:val="28"/>
        </w:rPr>
        <w:t>Основные понятия темы</w:t>
      </w:r>
      <w:r>
        <w:rPr>
          <w:b/>
          <w:color w:val="000000"/>
          <w:sz w:val="28"/>
          <w:szCs w:val="28"/>
        </w:rPr>
        <w:t xml:space="preserve">: </w:t>
      </w:r>
      <w:r w:rsidRPr="003C3311">
        <w:rPr>
          <w:sz w:val="28"/>
          <w:szCs w:val="28"/>
        </w:rPr>
        <w:t>метод</w:t>
      </w:r>
      <w:r>
        <w:rPr>
          <w:sz w:val="28"/>
          <w:szCs w:val="28"/>
        </w:rPr>
        <w:t xml:space="preserve">, </w:t>
      </w:r>
      <w:r w:rsidRPr="003C3311">
        <w:rPr>
          <w:sz w:val="28"/>
          <w:szCs w:val="28"/>
        </w:rPr>
        <w:t xml:space="preserve">метод воспитания, методика воспитательной работы, </w:t>
      </w:r>
      <w:r>
        <w:rPr>
          <w:sz w:val="28"/>
          <w:szCs w:val="28"/>
        </w:rPr>
        <w:t>форма,</w:t>
      </w:r>
      <w:r w:rsidRPr="003C3311">
        <w:rPr>
          <w:sz w:val="28"/>
          <w:szCs w:val="28"/>
        </w:rPr>
        <w:t xml:space="preserve"> прием, средства воспитания; классификации методов воспитания</w:t>
      </w:r>
      <w:r>
        <w:rPr>
          <w:sz w:val="28"/>
          <w:szCs w:val="28"/>
        </w:rPr>
        <w:t>,</w:t>
      </w:r>
      <w:r w:rsidRPr="003C3311">
        <w:rPr>
          <w:sz w:val="28"/>
          <w:szCs w:val="28"/>
        </w:rPr>
        <w:t xml:space="preserve"> методик</w:t>
      </w:r>
      <w:r>
        <w:rPr>
          <w:sz w:val="28"/>
          <w:szCs w:val="28"/>
        </w:rPr>
        <w:t>а</w:t>
      </w:r>
      <w:r w:rsidRPr="003C3311">
        <w:rPr>
          <w:sz w:val="28"/>
          <w:szCs w:val="28"/>
        </w:rPr>
        <w:t xml:space="preserve"> </w:t>
      </w:r>
      <w:r>
        <w:rPr>
          <w:sz w:val="28"/>
          <w:szCs w:val="28"/>
        </w:rPr>
        <w:t>коллективного творческого дела.</w:t>
      </w:r>
    </w:p>
    <w:p w:rsidR="005B4BB3" w:rsidRDefault="005B4BB3" w:rsidP="001B294C">
      <w:pPr>
        <w:pStyle w:val="BodyText"/>
        <w:widowControl w:val="0"/>
        <w:suppressLineNumbers/>
        <w:ind w:right="-144" w:firstLine="833"/>
        <w:jc w:val="both"/>
        <w:rPr>
          <w:b/>
        </w:rPr>
      </w:pPr>
      <w:r>
        <w:rPr>
          <w:b/>
        </w:rPr>
        <w:t>Вопросы для самопроверки:</w:t>
      </w:r>
    </w:p>
    <w:p w:rsidR="005B4BB3" w:rsidRDefault="005B4BB3" w:rsidP="001B294C">
      <w:pPr>
        <w:pStyle w:val="BodyText"/>
        <w:widowControl w:val="0"/>
        <w:suppressLineNumbers/>
        <w:ind w:right="-144" w:firstLine="833"/>
        <w:jc w:val="both"/>
      </w:pPr>
      <w:r>
        <w:t>1. Сущность понятий «метод» и «методика» воспитательного процесса.</w:t>
      </w:r>
    </w:p>
    <w:p w:rsidR="005B4BB3" w:rsidRDefault="005B4BB3" w:rsidP="001B294C">
      <w:pPr>
        <w:pStyle w:val="BodyText"/>
        <w:widowControl w:val="0"/>
        <w:suppressLineNumbers/>
        <w:ind w:right="-144" w:firstLine="833"/>
        <w:jc w:val="both"/>
      </w:pPr>
      <w:r>
        <w:t>2. Принцип единства цели, содержания и методов воспитания.</w:t>
      </w:r>
    </w:p>
    <w:p w:rsidR="005B4BB3" w:rsidRDefault="005B4BB3" w:rsidP="001B294C">
      <w:pPr>
        <w:pStyle w:val="BodyText"/>
        <w:widowControl w:val="0"/>
        <w:suppressLineNumbers/>
        <w:ind w:right="-144" w:firstLine="833"/>
        <w:jc w:val="both"/>
      </w:pPr>
      <w:r>
        <w:t>3. Функции методов воспитания.</w:t>
      </w:r>
    </w:p>
    <w:p w:rsidR="005B4BB3" w:rsidRDefault="005B4BB3" w:rsidP="001B294C">
      <w:pPr>
        <w:pStyle w:val="BodyText"/>
        <w:widowControl w:val="0"/>
        <w:suppressLineNumbers/>
        <w:ind w:right="-144" w:firstLine="833"/>
        <w:jc w:val="both"/>
      </w:pPr>
      <w:r>
        <w:t>4. Классификация методов воспитания.</w:t>
      </w:r>
    </w:p>
    <w:p w:rsidR="005B4BB3" w:rsidRDefault="005B4BB3" w:rsidP="001B294C">
      <w:pPr>
        <w:pStyle w:val="BodyText"/>
        <w:widowControl w:val="0"/>
        <w:suppressLineNumbers/>
        <w:ind w:right="-144" w:firstLine="833"/>
        <w:jc w:val="both"/>
      </w:pPr>
      <w:r>
        <w:t>5. Система методов воспитания.</w:t>
      </w:r>
      <w:r w:rsidRPr="007A0207">
        <w:rPr>
          <w:szCs w:val="28"/>
        </w:rPr>
        <w:t xml:space="preserve"> </w:t>
      </w:r>
      <w:r>
        <w:rPr>
          <w:szCs w:val="28"/>
        </w:rPr>
        <w:t>Современные методы воспитания детей и подростков, несовершеннолетних с девиантным  поведением</w:t>
      </w:r>
    </w:p>
    <w:p w:rsidR="005B4BB3" w:rsidRDefault="005B4BB3" w:rsidP="001B294C">
      <w:pPr>
        <w:pStyle w:val="BodyText"/>
        <w:widowControl w:val="0"/>
        <w:suppressLineNumbers/>
        <w:ind w:right="-144" w:firstLine="833"/>
        <w:jc w:val="both"/>
      </w:pPr>
      <w:r>
        <w:t xml:space="preserve">6. Методики коллективной творческой деятельности, разновидности КТД. </w:t>
      </w:r>
    </w:p>
    <w:p w:rsidR="005B4BB3" w:rsidRPr="008F17B6" w:rsidRDefault="005B4BB3" w:rsidP="001B294C">
      <w:pPr>
        <w:pStyle w:val="BodyText3"/>
        <w:tabs>
          <w:tab w:val="left" w:pos="900"/>
        </w:tabs>
        <w:spacing w:after="0"/>
        <w:jc w:val="center"/>
        <w:rPr>
          <w:b/>
          <w:color w:val="000000"/>
          <w:sz w:val="28"/>
          <w:szCs w:val="28"/>
        </w:rPr>
      </w:pPr>
    </w:p>
    <w:p w:rsidR="005B4BB3" w:rsidRDefault="005B4BB3" w:rsidP="001B294C">
      <w:pPr>
        <w:ind w:firstLine="709"/>
        <w:jc w:val="center"/>
        <w:rPr>
          <w:b/>
          <w:color w:val="000000"/>
          <w:sz w:val="28"/>
          <w:szCs w:val="28"/>
        </w:rPr>
      </w:pPr>
    </w:p>
    <w:p w:rsidR="005B4BB3" w:rsidRDefault="005B4BB3" w:rsidP="001B294C">
      <w:pPr>
        <w:ind w:firstLine="709"/>
        <w:jc w:val="center"/>
        <w:rPr>
          <w:b/>
          <w:color w:val="000000"/>
          <w:sz w:val="28"/>
          <w:szCs w:val="28"/>
        </w:rPr>
      </w:pPr>
      <w:r w:rsidRPr="008F17B6">
        <w:rPr>
          <w:b/>
          <w:color w:val="000000"/>
          <w:sz w:val="28"/>
          <w:szCs w:val="28"/>
        </w:rPr>
        <w:t>Семинарское занятие 7</w:t>
      </w:r>
    </w:p>
    <w:p w:rsidR="005B4BB3" w:rsidRPr="008931F0" w:rsidRDefault="005B4BB3" w:rsidP="001B294C">
      <w:pPr>
        <w:ind w:firstLine="709"/>
        <w:jc w:val="center"/>
        <w:rPr>
          <w:b/>
          <w:color w:val="000000"/>
          <w:sz w:val="28"/>
          <w:szCs w:val="28"/>
        </w:rPr>
      </w:pPr>
      <w:r w:rsidRPr="008F17B6">
        <w:rPr>
          <w:b/>
          <w:color w:val="000000"/>
          <w:sz w:val="28"/>
          <w:szCs w:val="28"/>
        </w:rPr>
        <w:t xml:space="preserve"> Система  форм воспитательной работы</w:t>
      </w:r>
      <w:r>
        <w:rPr>
          <w:b/>
          <w:color w:val="000000"/>
          <w:sz w:val="28"/>
          <w:szCs w:val="28"/>
        </w:rPr>
        <w:t xml:space="preserve"> (2 часа)</w:t>
      </w:r>
    </w:p>
    <w:p w:rsidR="005B4BB3" w:rsidRPr="008F17B6" w:rsidRDefault="005B4BB3" w:rsidP="001B294C">
      <w:pPr>
        <w:ind w:firstLine="709"/>
        <w:jc w:val="center"/>
        <w:rPr>
          <w:b/>
          <w:color w:val="000000"/>
          <w:sz w:val="28"/>
          <w:szCs w:val="28"/>
        </w:rPr>
      </w:pPr>
    </w:p>
    <w:p w:rsidR="005B4BB3" w:rsidRPr="00FB4EFD" w:rsidRDefault="005B4BB3" w:rsidP="001B294C">
      <w:pPr>
        <w:pStyle w:val="BodyText"/>
        <w:widowControl w:val="0"/>
        <w:suppressLineNumbers/>
        <w:ind w:right="-144" w:firstLine="833"/>
        <w:jc w:val="both"/>
        <w:rPr>
          <w:szCs w:val="28"/>
        </w:rPr>
      </w:pPr>
      <w:r w:rsidRPr="00FB4EFD">
        <w:rPr>
          <w:b/>
          <w:szCs w:val="28"/>
        </w:rPr>
        <w:t>Основные понятия темы:</w:t>
      </w:r>
      <w:r w:rsidRPr="00FB4EFD">
        <w:rPr>
          <w:szCs w:val="28"/>
        </w:rPr>
        <w:t xml:space="preserve"> форма воспитательной работы, внешкольная воспитательная работа, внеклассная работа, методика проведения форм воспитательной работы, критерии отбора форм воспитания.</w:t>
      </w:r>
    </w:p>
    <w:p w:rsidR="005B4BB3" w:rsidRDefault="005B4BB3" w:rsidP="001B294C">
      <w:pPr>
        <w:pStyle w:val="BodyText"/>
        <w:widowControl w:val="0"/>
        <w:suppressLineNumbers/>
        <w:ind w:right="-144" w:firstLine="833"/>
        <w:jc w:val="both"/>
        <w:rPr>
          <w:b/>
        </w:rPr>
      </w:pPr>
      <w:r>
        <w:rPr>
          <w:b/>
        </w:rPr>
        <w:t>Вопросы:</w:t>
      </w:r>
    </w:p>
    <w:p w:rsidR="005B4BB3" w:rsidRDefault="005B4BB3" w:rsidP="001B294C">
      <w:pPr>
        <w:pStyle w:val="BodyText"/>
        <w:widowControl w:val="0"/>
        <w:numPr>
          <w:ilvl w:val="0"/>
          <w:numId w:val="19"/>
        </w:numPr>
        <w:suppressLineNumbers/>
        <w:ind w:right="-144"/>
        <w:jc w:val="both"/>
      </w:pPr>
      <w:r>
        <w:t>Классификация форм воспитательной работы, их характеристика.</w:t>
      </w:r>
    </w:p>
    <w:p w:rsidR="005B4BB3" w:rsidRDefault="005B4BB3" w:rsidP="001B294C">
      <w:pPr>
        <w:pStyle w:val="BodyText"/>
        <w:widowControl w:val="0"/>
        <w:numPr>
          <w:ilvl w:val="0"/>
          <w:numId w:val="19"/>
        </w:numPr>
        <w:suppressLineNumbers/>
        <w:ind w:right="-144"/>
        <w:jc w:val="both"/>
      </w:pPr>
      <w:r>
        <w:t>Специфика организаторских приемов и воспитательных средств.</w:t>
      </w:r>
    </w:p>
    <w:p w:rsidR="005B4BB3" w:rsidRPr="005520DD" w:rsidRDefault="005B4BB3" w:rsidP="001B294C">
      <w:pPr>
        <w:numPr>
          <w:ilvl w:val="0"/>
          <w:numId w:val="19"/>
        </w:num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Формы внеклассной и внешкольной воспитательной работы, специфика организации.</w:t>
      </w:r>
    </w:p>
    <w:p w:rsidR="005B4BB3" w:rsidRPr="00F648E3" w:rsidRDefault="005B4BB3" w:rsidP="001B294C">
      <w:pPr>
        <w:numPr>
          <w:ilvl w:val="0"/>
          <w:numId w:val="19"/>
        </w:numPr>
        <w:shd w:val="clear" w:color="auto" w:fill="FFFFFF"/>
        <w:jc w:val="both"/>
        <w:rPr>
          <w:sz w:val="28"/>
          <w:szCs w:val="28"/>
        </w:rPr>
      </w:pPr>
      <w:r>
        <w:rPr>
          <w:sz w:val="28"/>
        </w:rPr>
        <w:t>Традиционные и нетрадиционные формы воспитательной работы.</w:t>
      </w:r>
      <w:r>
        <w:rPr>
          <w:sz w:val="28"/>
          <w:szCs w:val="28"/>
        </w:rPr>
        <w:t xml:space="preserve"> Формы воспитания детей и подростков, несовершеннолетних с девиантным  поведением</w:t>
      </w:r>
    </w:p>
    <w:p w:rsidR="005B4BB3" w:rsidRDefault="005B4BB3" w:rsidP="001B294C">
      <w:pPr>
        <w:pStyle w:val="BodyText"/>
        <w:widowControl w:val="0"/>
        <w:numPr>
          <w:ilvl w:val="0"/>
          <w:numId w:val="19"/>
        </w:numPr>
        <w:suppressLineNumbers/>
        <w:ind w:right="-144"/>
        <w:jc w:val="both"/>
      </w:pPr>
      <w:r>
        <w:t>Требования к технологии проведения форм воспитательной работы.</w:t>
      </w:r>
    </w:p>
    <w:p w:rsidR="005B4BB3" w:rsidRDefault="005B4BB3" w:rsidP="001B294C">
      <w:pPr>
        <w:pStyle w:val="BodyText"/>
        <w:widowControl w:val="0"/>
        <w:numPr>
          <w:ilvl w:val="0"/>
          <w:numId w:val="19"/>
        </w:numPr>
        <w:suppressLineNumbers/>
        <w:ind w:right="-144"/>
        <w:jc w:val="both"/>
      </w:pPr>
      <w:r>
        <w:t>Технология беседы и диспута.</w:t>
      </w:r>
    </w:p>
    <w:p w:rsidR="005B4BB3" w:rsidRPr="008F17B6" w:rsidRDefault="005B4BB3" w:rsidP="001B294C">
      <w:pPr>
        <w:ind w:firstLine="709"/>
        <w:jc w:val="center"/>
        <w:rPr>
          <w:b/>
          <w:color w:val="000000"/>
          <w:sz w:val="28"/>
          <w:szCs w:val="28"/>
        </w:rPr>
      </w:pPr>
    </w:p>
    <w:p w:rsidR="005B4BB3" w:rsidRPr="008F17B6" w:rsidRDefault="005B4BB3" w:rsidP="001B294C">
      <w:pPr>
        <w:ind w:firstLine="709"/>
        <w:jc w:val="center"/>
        <w:rPr>
          <w:b/>
          <w:color w:val="000000"/>
          <w:sz w:val="28"/>
          <w:szCs w:val="28"/>
        </w:rPr>
      </w:pPr>
      <w:r w:rsidRPr="008F17B6">
        <w:rPr>
          <w:b/>
          <w:color w:val="000000"/>
          <w:sz w:val="28"/>
          <w:szCs w:val="28"/>
        </w:rPr>
        <w:t>Семинарское занятие 8</w:t>
      </w:r>
    </w:p>
    <w:p w:rsidR="005B4BB3" w:rsidRPr="008931F0" w:rsidRDefault="005B4BB3" w:rsidP="001B294C">
      <w:pPr>
        <w:widowControl w:val="0"/>
        <w:suppressLineNumbers/>
        <w:ind w:right="-144" w:firstLine="833"/>
        <w:jc w:val="center"/>
        <w:rPr>
          <w:b/>
          <w:color w:val="000000"/>
          <w:sz w:val="28"/>
          <w:szCs w:val="28"/>
        </w:rPr>
      </w:pPr>
      <w:r w:rsidRPr="008F17B6">
        <w:rPr>
          <w:b/>
          <w:color w:val="000000"/>
          <w:sz w:val="28"/>
          <w:szCs w:val="28"/>
        </w:rPr>
        <w:t>Личностно-ориентированные концепции воспитания</w:t>
      </w:r>
      <w:r>
        <w:rPr>
          <w:b/>
          <w:color w:val="000000"/>
          <w:sz w:val="28"/>
          <w:szCs w:val="28"/>
        </w:rPr>
        <w:t>.</w:t>
      </w:r>
      <w:r w:rsidRPr="007B0F2F">
        <w:rPr>
          <w:b/>
          <w:bCs/>
          <w:color w:val="000000"/>
        </w:rPr>
        <w:t xml:space="preserve"> </w:t>
      </w:r>
      <w:r w:rsidRPr="007B0F2F">
        <w:rPr>
          <w:b/>
          <w:bCs/>
          <w:color w:val="000000"/>
          <w:sz w:val="28"/>
          <w:szCs w:val="28"/>
        </w:rPr>
        <w:t>Понятие о воспитательных системах</w:t>
      </w:r>
      <w:r>
        <w:rPr>
          <w:b/>
          <w:color w:val="000000"/>
          <w:sz w:val="28"/>
          <w:szCs w:val="28"/>
        </w:rPr>
        <w:t xml:space="preserve"> (4 часа)</w:t>
      </w:r>
    </w:p>
    <w:p w:rsidR="005B4BB3" w:rsidRDefault="005B4BB3" w:rsidP="001B294C">
      <w:pPr>
        <w:widowControl w:val="0"/>
        <w:suppressLineNumbers/>
        <w:ind w:right="-144" w:firstLine="833"/>
        <w:jc w:val="both"/>
        <w:rPr>
          <w:sz w:val="28"/>
        </w:rPr>
      </w:pPr>
      <w:r>
        <w:rPr>
          <w:b/>
          <w:sz w:val="28"/>
        </w:rPr>
        <w:t xml:space="preserve">Основные понятия: </w:t>
      </w:r>
      <w:r>
        <w:rPr>
          <w:sz w:val="28"/>
        </w:rPr>
        <w:t>теория – система – концепция - технология воспитательного процесса, личностно ориентированный подход, теория деятельности, педагогика творческого саморазвития, педагогика свободного воспитания, педагогика сотрудничества, педагогика гуманного общения, концепция национальной школы, технология активизации и интенсификации деятельности, технология игровой деятельности, технология общения, технология формирования культуры межнационального общения.</w:t>
      </w:r>
    </w:p>
    <w:p w:rsidR="005B4BB3" w:rsidRDefault="005B4BB3" w:rsidP="001B294C">
      <w:pPr>
        <w:widowControl w:val="0"/>
        <w:suppressLineNumbers/>
        <w:ind w:right="-144" w:firstLine="833"/>
        <w:jc w:val="both"/>
        <w:rPr>
          <w:b/>
          <w:sz w:val="28"/>
        </w:rPr>
      </w:pPr>
      <w:r>
        <w:rPr>
          <w:b/>
          <w:sz w:val="28"/>
        </w:rPr>
        <w:t xml:space="preserve">Вопросы: </w:t>
      </w:r>
    </w:p>
    <w:p w:rsidR="005B4BB3" w:rsidRDefault="005B4BB3" w:rsidP="001B294C">
      <w:pPr>
        <w:widowControl w:val="0"/>
        <w:numPr>
          <w:ilvl w:val="0"/>
          <w:numId w:val="20"/>
        </w:numPr>
        <w:suppressLineNumbers/>
        <w:ind w:right="-144"/>
        <w:jc w:val="both"/>
        <w:rPr>
          <w:sz w:val="28"/>
        </w:rPr>
      </w:pPr>
      <w:r>
        <w:rPr>
          <w:sz w:val="28"/>
        </w:rPr>
        <w:t>Сущность и взаимосвязь понятий: теория – система – концепция – технология.</w:t>
      </w:r>
    </w:p>
    <w:p w:rsidR="005B4BB3" w:rsidRDefault="005B4BB3" w:rsidP="001B294C">
      <w:pPr>
        <w:widowControl w:val="0"/>
        <w:numPr>
          <w:ilvl w:val="0"/>
          <w:numId w:val="20"/>
        </w:numPr>
        <w:suppressLineNumbers/>
        <w:ind w:right="-144"/>
        <w:jc w:val="both"/>
        <w:rPr>
          <w:sz w:val="28"/>
        </w:rPr>
      </w:pPr>
      <w:r>
        <w:rPr>
          <w:sz w:val="28"/>
        </w:rPr>
        <w:t>Сущность и основные положения личностно ориентированного подхода.</w:t>
      </w:r>
    </w:p>
    <w:p w:rsidR="005B4BB3" w:rsidRDefault="005B4BB3" w:rsidP="001B294C">
      <w:pPr>
        <w:widowControl w:val="0"/>
        <w:numPr>
          <w:ilvl w:val="0"/>
          <w:numId w:val="20"/>
        </w:numPr>
        <w:suppressLineNumbers/>
        <w:ind w:right="-144"/>
        <w:jc w:val="both"/>
        <w:rPr>
          <w:sz w:val="28"/>
        </w:rPr>
      </w:pPr>
      <w:r>
        <w:rPr>
          <w:sz w:val="28"/>
        </w:rPr>
        <w:t xml:space="preserve">Классификация современных систем и технологий воспитания. </w:t>
      </w:r>
    </w:p>
    <w:p w:rsidR="005B4BB3" w:rsidRDefault="005B4BB3" w:rsidP="001B294C">
      <w:pPr>
        <w:widowControl w:val="0"/>
        <w:numPr>
          <w:ilvl w:val="0"/>
          <w:numId w:val="20"/>
        </w:numPr>
        <w:suppressLineNumbers/>
        <w:ind w:right="-144"/>
        <w:jc w:val="both"/>
        <w:rPr>
          <w:sz w:val="28"/>
        </w:rPr>
      </w:pPr>
      <w:r>
        <w:rPr>
          <w:sz w:val="28"/>
        </w:rPr>
        <w:t>Современные концепции процесса воспитания.</w:t>
      </w:r>
    </w:p>
    <w:p w:rsidR="005B4BB3" w:rsidRDefault="005B4BB3" w:rsidP="001B294C">
      <w:pPr>
        <w:widowControl w:val="0"/>
        <w:numPr>
          <w:ilvl w:val="0"/>
          <w:numId w:val="20"/>
        </w:numPr>
        <w:suppressLineNumbers/>
        <w:ind w:right="-144"/>
        <w:jc w:val="both"/>
        <w:rPr>
          <w:sz w:val="28"/>
        </w:rPr>
      </w:pPr>
      <w:r>
        <w:rPr>
          <w:sz w:val="28"/>
        </w:rPr>
        <w:t>Требования к технологическому обеспечению воспитательного процесса.</w:t>
      </w:r>
    </w:p>
    <w:p w:rsidR="005B4BB3" w:rsidRDefault="005B4BB3" w:rsidP="001B294C">
      <w:pPr>
        <w:widowControl w:val="0"/>
        <w:numPr>
          <w:ilvl w:val="0"/>
          <w:numId w:val="20"/>
        </w:numPr>
        <w:suppressLineNumbers/>
        <w:ind w:right="-144"/>
        <w:jc w:val="both"/>
        <w:rPr>
          <w:sz w:val="28"/>
        </w:rPr>
      </w:pPr>
      <w:r>
        <w:rPr>
          <w:sz w:val="28"/>
        </w:rPr>
        <w:t>Современные технологии воспитания.</w:t>
      </w:r>
    </w:p>
    <w:p w:rsidR="005B4BB3" w:rsidRPr="00657A2F" w:rsidRDefault="005B4BB3" w:rsidP="001B294C">
      <w:pPr>
        <w:widowControl w:val="0"/>
        <w:numPr>
          <w:ilvl w:val="0"/>
          <w:numId w:val="20"/>
        </w:numPr>
        <w:suppressLineNumbers/>
        <w:ind w:right="-144"/>
        <w:jc w:val="both"/>
        <w:rPr>
          <w:sz w:val="28"/>
          <w:szCs w:val="28"/>
        </w:rPr>
      </w:pPr>
      <w:r w:rsidRPr="00657A2F">
        <w:rPr>
          <w:sz w:val="28"/>
          <w:szCs w:val="28"/>
        </w:rPr>
        <w:t>Характеристика системы воспитания, ее структуры и функций</w:t>
      </w:r>
      <w:r>
        <w:rPr>
          <w:sz w:val="28"/>
          <w:szCs w:val="28"/>
        </w:rPr>
        <w:t>.</w:t>
      </w:r>
    </w:p>
    <w:p w:rsidR="005B4BB3" w:rsidRDefault="005B4BB3" w:rsidP="001B294C">
      <w:pPr>
        <w:ind w:firstLine="709"/>
        <w:jc w:val="center"/>
        <w:rPr>
          <w:b/>
          <w:color w:val="000000"/>
          <w:sz w:val="28"/>
          <w:szCs w:val="28"/>
        </w:rPr>
      </w:pPr>
    </w:p>
    <w:p w:rsidR="005B4BB3" w:rsidRPr="008F17B6" w:rsidRDefault="005B4BB3" w:rsidP="001B294C">
      <w:pPr>
        <w:ind w:firstLine="709"/>
        <w:jc w:val="center"/>
        <w:rPr>
          <w:b/>
          <w:color w:val="000000"/>
          <w:sz w:val="28"/>
          <w:szCs w:val="28"/>
        </w:rPr>
      </w:pPr>
      <w:r w:rsidRPr="008F17B6">
        <w:rPr>
          <w:b/>
          <w:color w:val="000000"/>
          <w:sz w:val="28"/>
          <w:szCs w:val="28"/>
        </w:rPr>
        <w:t>Семинарское занятие 9</w:t>
      </w:r>
    </w:p>
    <w:p w:rsidR="005B4BB3" w:rsidRPr="008931F0" w:rsidRDefault="005B4BB3" w:rsidP="001B294C">
      <w:pPr>
        <w:ind w:firstLine="709"/>
        <w:jc w:val="center"/>
        <w:rPr>
          <w:b/>
          <w:color w:val="000000"/>
          <w:sz w:val="28"/>
          <w:szCs w:val="28"/>
        </w:rPr>
      </w:pPr>
      <w:r w:rsidRPr="008F17B6">
        <w:rPr>
          <w:b/>
          <w:color w:val="000000"/>
          <w:sz w:val="28"/>
          <w:szCs w:val="28"/>
        </w:rPr>
        <w:t>Работа классного руководителя с родителями</w:t>
      </w:r>
      <w:r>
        <w:rPr>
          <w:b/>
          <w:color w:val="000000"/>
          <w:sz w:val="28"/>
          <w:szCs w:val="28"/>
        </w:rPr>
        <w:t xml:space="preserve"> (4 часа)</w:t>
      </w:r>
    </w:p>
    <w:p w:rsidR="005B4BB3" w:rsidRPr="008F17B6" w:rsidRDefault="005B4BB3" w:rsidP="001B294C">
      <w:pPr>
        <w:ind w:firstLine="709"/>
        <w:rPr>
          <w:b/>
          <w:color w:val="000000"/>
          <w:sz w:val="28"/>
          <w:szCs w:val="28"/>
        </w:rPr>
      </w:pPr>
      <w:r>
        <w:rPr>
          <w:b/>
          <w:sz w:val="28"/>
        </w:rPr>
        <w:t>Основные понятия:</w:t>
      </w:r>
    </w:p>
    <w:p w:rsidR="005B4BB3" w:rsidRDefault="005B4BB3" w:rsidP="001B294C">
      <w:pPr>
        <w:shd w:val="clear" w:color="auto" w:fill="FFFFFF"/>
        <w:ind w:firstLine="706"/>
        <w:jc w:val="both"/>
        <w:rPr>
          <w:b/>
          <w:sz w:val="28"/>
          <w:szCs w:val="28"/>
          <w:lang w:val="en-US"/>
        </w:rPr>
      </w:pPr>
    </w:p>
    <w:p w:rsidR="005B4BB3" w:rsidRDefault="005B4BB3" w:rsidP="001B294C">
      <w:pPr>
        <w:shd w:val="clear" w:color="auto" w:fill="FFFFFF"/>
        <w:ind w:firstLine="706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5B4BB3" w:rsidRDefault="005B4BB3" w:rsidP="001B294C">
      <w:pPr>
        <w:numPr>
          <w:ilvl w:val="0"/>
          <w:numId w:val="21"/>
        </w:numPr>
        <w:shd w:val="clear" w:color="auto" w:fill="FFFFFF"/>
        <w:jc w:val="both"/>
        <w:rPr>
          <w:sz w:val="28"/>
          <w:szCs w:val="28"/>
        </w:rPr>
      </w:pPr>
      <w:r w:rsidRPr="00397B4C">
        <w:rPr>
          <w:sz w:val="28"/>
          <w:szCs w:val="28"/>
        </w:rPr>
        <w:t>Цели и задачи работы классного руководителя.</w:t>
      </w:r>
    </w:p>
    <w:p w:rsidR="005B4BB3" w:rsidRDefault="005B4BB3" w:rsidP="001B294C">
      <w:pPr>
        <w:numPr>
          <w:ilvl w:val="0"/>
          <w:numId w:val="21"/>
        </w:num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Основные направления деятельности классного руководителя.  </w:t>
      </w:r>
    </w:p>
    <w:p w:rsidR="005B4BB3" w:rsidRDefault="005B4BB3" w:rsidP="001B294C">
      <w:pPr>
        <w:numPr>
          <w:ilvl w:val="0"/>
          <w:numId w:val="21"/>
        </w:num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Деятельность классного руководителя по созданию педагогических условий социализации  и развития личности. </w:t>
      </w:r>
    </w:p>
    <w:p w:rsidR="005B4BB3" w:rsidRDefault="005B4BB3" w:rsidP="001B294C">
      <w:pPr>
        <w:numPr>
          <w:ilvl w:val="0"/>
          <w:numId w:val="21"/>
        </w:num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деятельности классного руководителя  по формированию у детей и подростков правосознания, законопослушного поведения и правовой культуры.</w:t>
      </w:r>
    </w:p>
    <w:p w:rsidR="005B4BB3" w:rsidRPr="007B0F2F" w:rsidRDefault="005B4BB3" w:rsidP="001B294C">
      <w:pPr>
        <w:numPr>
          <w:ilvl w:val="0"/>
          <w:numId w:val="21"/>
        </w:numPr>
        <w:shd w:val="clear" w:color="auto" w:fill="FFFFFF"/>
        <w:jc w:val="both"/>
        <w:rPr>
          <w:bCs/>
          <w:color w:val="000000"/>
        </w:rPr>
      </w:pPr>
      <w:r>
        <w:rPr>
          <w:sz w:val="28"/>
          <w:szCs w:val="28"/>
        </w:rPr>
        <w:t xml:space="preserve">Индивидуальные и коллективные формы взаимодействия с родителями. </w:t>
      </w:r>
    </w:p>
    <w:p w:rsidR="005B4BB3" w:rsidRPr="009B6013" w:rsidRDefault="005B4BB3" w:rsidP="001B294C">
      <w:pPr>
        <w:numPr>
          <w:ilvl w:val="0"/>
          <w:numId w:val="21"/>
        </w:numPr>
        <w:shd w:val="clear" w:color="auto" w:fill="FFFFFF"/>
        <w:jc w:val="both"/>
        <w:rPr>
          <w:bCs/>
          <w:color w:val="000000"/>
        </w:rPr>
      </w:pPr>
      <w:r>
        <w:rPr>
          <w:sz w:val="28"/>
          <w:szCs w:val="28"/>
        </w:rPr>
        <w:t>Родительское собрание, виды родительских собраний. Технология организации и проведения родительских собраний.</w:t>
      </w:r>
    </w:p>
    <w:p w:rsidR="005B4BB3" w:rsidRPr="008F17B6" w:rsidRDefault="005B4BB3" w:rsidP="001B294C">
      <w:pPr>
        <w:ind w:firstLine="709"/>
        <w:jc w:val="both"/>
        <w:rPr>
          <w:b/>
          <w:color w:val="000000"/>
          <w:sz w:val="28"/>
          <w:szCs w:val="28"/>
        </w:rPr>
      </w:pPr>
    </w:p>
    <w:p w:rsidR="005B4BB3" w:rsidRPr="008F17B6" w:rsidRDefault="005B4BB3" w:rsidP="001B294C">
      <w:pPr>
        <w:ind w:firstLine="709"/>
        <w:jc w:val="both"/>
        <w:rPr>
          <w:b/>
          <w:color w:val="000000"/>
          <w:sz w:val="28"/>
          <w:szCs w:val="28"/>
        </w:rPr>
      </w:pPr>
    </w:p>
    <w:p w:rsidR="005B4BB3" w:rsidRPr="00F9770C" w:rsidRDefault="005B4BB3" w:rsidP="001B294C">
      <w:pPr>
        <w:ind w:firstLine="709"/>
        <w:jc w:val="both"/>
        <w:rPr>
          <w:b/>
          <w:sz w:val="28"/>
          <w:szCs w:val="28"/>
        </w:rPr>
      </w:pPr>
    </w:p>
    <w:p w:rsidR="005B4BB3" w:rsidRDefault="005B4BB3" w:rsidP="001B294C">
      <w:pPr>
        <w:ind w:firstLine="709"/>
        <w:jc w:val="both"/>
        <w:rPr>
          <w:b/>
          <w:sz w:val="28"/>
          <w:szCs w:val="28"/>
        </w:rPr>
      </w:pPr>
    </w:p>
    <w:p w:rsidR="005B4BB3" w:rsidRPr="00F648E3" w:rsidRDefault="005B4BB3" w:rsidP="001B294C">
      <w:pPr>
        <w:ind w:firstLine="709"/>
        <w:jc w:val="both"/>
        <w:rPr>
          <w:b/>
          <w:sz w:val="28"/>
          <w:szCs w:val="28"/>
        </w:rPr>
      </w:pPr>
      <w:r w:rsidRPr="00FD3508">
        <w:rPr>
          <w:b/>
          <w:sz w:val="28"/>
          <w:szCs w:val="28"/>
        </w:rPr>
        <w:t>6.4. Междисциплинарные связи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4"/>
        <w:gridCol w:w="3356"/>
        <w:gridCol w:w="955"/>
        <w:gridCol w:w="955"/>
        <w:gridCol w:w="955"/>
        <w:gridCol w:w="955"/>
        <w:gridCol w:w="955"/>
        <w:gridCol w:w="956"/>
      </w:tblGrid>
      <w:tr w:rsidR="005B4BB3" w:rsidRPr="00F648E3" w:rsidTr="00DB144C">
        <w:tc>
          <w:tcPr>
            <w:tcW w:w="484" w:type="dxa"/>
            <w:vMerge w:val="restart"/>
          </w:tcPr>
          <w:p w:rsidR="005B4BB3" w:rsidRPr="00F648E3" w:rsidRDefault="005B4BB3" w:rsidP="00DB144C">
            <w:pPr>
              <w:jc w:val="both"/>
              <w:rPr>
                <w:sz w:val="28"/>
                <w:szCs w:val="28"/>
              </w:rPr>
            </w:pPr>
            <w:r w:rsidRPr="00F648E3">
              <w:rPr>
                <w:sz w:val="28"/>
                <w:szCs w:val="28"/>
              </w:rPr>
              <w:t>№</w:t>
            </w:r>
          </w:p>
        </w:tc>
        <w:tc>
          <w:tcPr>
            <w:tcW w:w="3356" w:type="dxa"/>
            <w:vMerge w:val="restart"/>
          </w:tcPr>
          <w:p w:rsidR="005B4BB3" w:rsidRPr="00F648E3" w:rsidRDefault="005B4BB3" w:rsidP="00DB144C">
            <w:pPr>
              <w:jc w:val="both"/>
              <w:rPr>
                <w:sz w:val="28"/>
                <w:szCs w:val="28"/>
              </w:rPr>
            </w:pPr>
            <w:r w:rsidRPr="00F648E3">
              <w:rPr>
                <w:sz w:val="28"/>
                <w:szCs w:val="28"/>
              </w:rPr>
              <w:t xml:space="preserve">Наименование обеспечиваемых (одновременно проводимых и </w:t>
            </w:r>
          </w:p>
          <w:p w:rsidR="005B4BB3" w:rsidRPr="00F648E3" w:rsidRDefault="005B4BB3" w:rsidP="00DB144C">
            <w:pPr>
              <w:jc w:val="both"/>
              <w:rPr>
                <w:sz w:val="28"/>
                <w:szCs w:val="28"/>
              </w:rPr>
            </w:pPr>
            <w:r w:rsidRPr="00F648E3">
              <w:rPr>
                <w:sz w:val="28"/>
                <w:szCs w:val="28"/>
              </w:rPr>
              <w:t>последующих) дисциплин</w:t>
            </w:r>
          </w:p>
        </w:tc>
        <w:tc>
          <w:tcPr>
            <w:tcW w:w="5731" w:type="dxa"/>
            <w:gridSpan w:val="6"/>
          </w:tcPr>
          <w:p w:rsidR="005B4BB3" w:rsidRPr="00F648E3" w:rsidRDefault="005B4BB3" w:rsidP="00DB144C">
            <w:pPr>
              <w:jc w:val="both"/>
              <w:rPr>
                <w:sz w:val="28"/>
                <w:szCs w:val="28"/>
              </w:rPr>
            </w:pPr>
            <w:r w:rsidRPr="00F648E3">
              <w:rPr>
                <w:sz w:val="28"/>
                <w:szCs w:val="28"/>
              </w:rPr>
              <w:t>№№ разделов дисциплины, необходимых для изучения обеспечиваемых (одновременно проводимых и последующих) дисциплин</w:t>
            </w:r>
          </w:p>
        </w:tc>
      </w:tr>
      <w:tr w:rsidR="005B4BB3" w:rsidRPr="00F648E3" w:rsidTr="00DB144C">
        <w:tc>
          <w:tcPr>
            <w:tcW w:w="484" w:type="dxa"/>
            <w:vMerge/>
          </w:tcPr>
          <w:p w:rsidR="005B4BB3" w:rsidRPr="00F648E3" w:rsidRDefault="005B4BB3" w:rsidP="00DB14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356" w:type="dxa"/>
            <w:vMerge/>
          </w:tcPr>
          <w:p w:rsidR="005B4BB3" w:rsidRPr="00F648E3" w:rsidRDefault="005B4BB3" w:rsidP="00DB14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55" w:type="dxa"/>
          </w:tcPr>
          <w:p w:rsidR="005B4BB3" w:rsidRPr="00F648E3" w:rsidRDefault="005B4BB3" w:rsidP="00DB144C">
            <w:pPr>
              <w:jc w:val="center"/>
              <w:rPr>
                <w:sz w:val="28"/>
                <w:szCs w:val="28"/>
              </w:rPr>
            </w:pPr>
            <w:r w:rsidRPr="00F648E3">
              <w:rPr>
                <w:sz w:val="28"/>
                <w:szCs w:val="28"/>
              </w:rPr>
              <w:t>1</w:t>
            </w:r>
          </w:p>
        </w:tc>
        <w:tc>
          <w:tcPr>
            <w:tcW w:w="955" w:type="dxa"/>
          </w:tcPr>
          <w:p w:rsidR="005B4BB3" w:rsidRPr="00F648E3" w:rsidRDefault="005B4BB3" w:rsidP="00DB144C">
            <w:pPr>
              <w:jc w:val="center"/>
              <w:rPr>
                <w:sz w:val="28"/>
                <w:szCs w:val="28"/>
              </w:rPr>
            </w:pPr>
            <w:r w:rsidRPr="00F648E3">
              <w:rPr>
                <w:sz w:val="28"/>
                <w:szCs w:val="28"/>
              </w:rPr>
              <w:t>2</w:t>
            </w:r>
          </w:p>
        </w:tc>
        <w:tc>
          <w:tcPr>
            <w:tcW w:w="955" w:type="dxa"/>
          </w:tcPr>
          <w:p w:rsidR="005B4BB3" w:rsidRPr="00F648E3" w:rsidRDefault="005B4BB3" w:rsidP="00DB144C">
            <w:pPr>
              <w:jc w:val="center"/>
              <w:rPr>
                <w:sz w:val="28"/>
                <w:szCs w:val="28"/>
              </w:rPr>
            </w:pPr>
            <w:r w:rsidRPr="00F648E3">
              <w:rPr>
                <w:sz w:val="28"/>
                <w:szCs w:val="28"/>
              </w:rPr>
              <w:t>3</w:t>
            </w:r>
          </w:p>
        </w:tc>
        <w:tc>
          <w:tcPr>
            <w:tcW w:w="955" w:type="dxa"/>
          </w:tcPr>
          <w:p w:rsidR="005B4BB3" w:rsidRPr="00F648E3" w:rsidRDefault="005B4BB3" w:rsidP="00DB144C">
            <w:pPr>
              <w:jc w:val="center"/>
              <w:rPr>
                <w:sz w:val="28"/>
                <w:szCs w:val="28"/>
              </w:rPr>
            </w:pPr>
            <w:r w:rsidRPr="00F648E3">
              <w:rPr>
                <w:sz w:val="28"/>
                <w:szCs w:val="28"/>
              </w:rPr>
              <w:t>4</w:t>
            </w:r>
          </w:p>
        </w:tc>
        <w:tc>
          <w:tcPr>
            <w:tcW w:w="955" w:type="dxa"/>
          </w:tcPr>
          <w:p w:rsidR="005B4BB3" w:rsidRPr="00F648E3" w:rsidRDefault="005B4BB3" w:rsidP="00DB144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6" w:type="dxa"/>
          </w:tcPr>
          <w:p w:rsidR="005B4BB3" w:rsidRPr="00F648E3" w:rsidRDefault="005B4BB3" w:rsidP="00DB144C">
            <w:pPr>
              <w:jc w:val="center"/>
              <w:rPr>
                <w:sz w:val="28"/>
                <w:szCs w:val="28"/>
              </w:rPr>
            </w:pPr>
          </w:p>
        </w:tc>
      </w:tr>
      <w:tr w:rsidR="005B4BB3" w:rsidRPr="00F648E3" w:rsidTr="00DB144C">
        <w:tc>
          <w:tcPr>
            <w:tcW w:w="484" w:type="dxa"/>
          </w:tcPr>
          <w:p w:rsidR="005B4BB3" w:rsidRPr="00F648E3" w:rsidRDefault="005B4BB3" w:rsidP="00DB144C">
            <w:pPr>
              <w:jc w:val="both"/>
              <w:rPr>
                <w:sz w:val="28"/>
                <w:szCs w:val="28"/>
              </w:rPr>
            </w:pPr>
            <w:r w:rsidRPr="00F648E3">
              <w:rPr>
                <w:sz w:val="28"/>
                <w:szCs w:val="28"/>
              </w:rPr>
              <w:t>1.</w:t>
            </w:r>
          </w:p>
        </w:tc>
        <w:tc>
          <w:tcPr>
            <w:tcW w:w="3356" w:type="dxa"/>
          </w:tcPr>
          <w:p w:rsidR="005B4BB3" w:rsidRPr="00BB34F4" w:rsidRDefault="005B4BB3" w:rsidP="00DB144C">
            <w:pPr>
              <w:jc w:val="both"/>
              <w:rPr>
                <w:sz w:val="28"/>
                <w:szCs w:val="28"/>
              </w:rPr>
            </w:pPr>
            <w:r w:rsidRPr="00BB34F4">
              <w:rPr>
                <w:sz w:val="28"/>
                <w:szCs w:val="28"/>
              </w:rPr>
              <w:t xml:space="preserve">«Теория обучения и педагогические технологии» </w:t>
            </w:r>
          </w:p>
        </w:tc>
        <w:tc>
          <w:tcPr>
            <w:tcW w:w="955" w:type="dxa"/>
          </w:tcPr>
          <w:p w:rsidR="005B4BB3" w:rsidRPr="00F648E3" w:rsidRDefault="005B4BB3" w:rsidP="00DB144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955" w:type="dxa"/>
          </w:tcPr>
          <w:p w:rsidR="005B4BB3" w:rsidRPr="00F648E3" w:rsidRDefault="005B4BB3" w:rsidP="00DB144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955" w:type="dxa"/>
          </w:tcPr>
          <w:p w:rsidR="005B4BB3" w:rsidRPr="00F648E3" w:rsidRDefault="005B4BB3" w:rsidP="00DB144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955" w:type="dxa"/>
          </w:tcPr>
          <w:p w:rsidR="005B4BB3" w:rsidRDefault="005B4BB3" w:rsidP="00DB144C">
            <w:pPr>
              <w:jc w:val="both"/>
              <w:rPr>
                <w:sz w:val="28"/>
                <w:szCs w:val="28"/>
              </w:rPr>
            </w:pPr>
          </w:p>
          <w:p w:rsidR="005B4BB3" w:rsidRPr="00F648E3" w:rsidRDefault="005B4BB3" w:rsidP="00DB14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55" w:type="dxa"/>
          </w:tcPr>
          <w:p w:rsidR="005B4BB3" w:rsidRPr="00F648E3" w:rsidRDefault="005B4BB3" w:rsidP="00DB14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56" w:type="dxa"/>
          </w:tcPr>
          <w:p w:rsidR="005B4BB3" w:rsidRPr="00F648E3" w:rsidRDefault="005B4BB3" w:rsidP="00DB144C">
            <w:pPr>
              <w:jc w:val="both"/>
              <w:rPr>
                <w:sz w:val="28"/>
                <w:szCs w:val="28"/>
              </w:rPr>
            </w:pPr>
          </w:p>
        </w:tc>
      </w:tr>
      <w:tr w:rsidR="005B4BB3" w:rsidRPr="00F648E3" w:rsidTr="00DB144C">
        <w:tc>
          <w:tcPr>
            <w:tcW w:w="484" w:type="dxa"/>
          </w:tcPr>
          <w:p w:rsidR="005B4BB3" w:rsidRPr="00BB34F4" w:rsidRDefault="005B4BB3" w:rsidP="00DB144C">
            <w:pPr>
              <w:jc w:val="both"/>
              <w:rPr>
                <w:sz w:val="28"/>
                <w:szCs w:val="28"/>
              </w:rPr>
            </w:pPr>
            <w:r w:rsidRPr="00BB34F4">
              <w:rPr>
                <w:sz w:val="28"/>
                <w:szCs w:val="28"/>
              </w:rPr>
              <w:t>2.</w:t>
            </w:r>
          </w:p>
        </w:tc>
        <w:tc>
          <w:tcPr>
            <w:tcW w:w="3356" w:type="dxa"/>
          </w:tcPr>
          <w:p w:rsidR="005B4BB3" w:rsidRPr="00BB34F4" w:rsidRDefault="005B4BB3" w:rsidP="00DB144C">
            <w:pPr>
              <w:jc w:val="both"/>
              <w:rPr>
                <w:sz w:val="28"/>
                <w:szCs w:val="28"/>
              </w:rPr>
            </w:pPr>
            <w:r w:rsidRPr="00BB34F4">
              <w:rPr>
                <w:sz w:val="28"/>
                <w:szCs w:val="28"/>
              </w:rPr>
              <w:t>«Общие основы педагогики»</w:t>
            </w:r>
          </w:p>
        </w:tc>
        <w:tc>
          <w:tcPr>
            <w:tcW w:w="955" w:type="dxa"/>
          </w:tcPr>
          <w:p w:rsidR="005B4BB3" w:rsidRPr="00F648E3" w:rsidRDefault="005B4BB3" w:rsidP="00DB14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55" w:type="dxa"/>
          </w:tcPr>
          <w:p w:rsidR="005B4BB3" w:rsidRPr="00F648E3" w:rsidRDefault="005B4BB3" w:rsidP="00DB144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955" w:type="dxa"/>
          </w:tcPr>
          <w:p w:rsidR="005B4BB3" w:rsidRPr="00F648E3" w:rsidRDefault="005B4BB3" w:rsidP="00DB14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55" w:type="dxa"/>
          </w:tcPr>
          <w:p w:rsidR="005B4BB3" w:rsidRPr="00F648E3" w:rsidRDefault="005B4BB3" w:rsidP="00DB14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55" w:type="dxa"/>
          </w:tcPr>
          <w:p w:rsidR="005B4BB3" w:rsidRPr="00F648E3" w:rsidRDefault="005B4BB3" w:rsidP="00DB14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56" w:type="dxa"/>
          </w:tcPr>
          <w:p w:rsidR="005B4BB3" w:rsidRPr="00F648E3" w:rsidRDefault="005B4BB3" w:rsidP="00DB144C">
            <w:pPr>
              <w:jc w:val="both"/>
              <w:rPr>
                <w:sz w:val="28"/>
                <w:szCs w:val="28"/>
              </w:rPr>
            </w:pPr>
          </w:p>
        </w:tc>
      </w:tr>
      <w:tr w:rsidR="005B4BB3" w:rsidRPr="00F648E3" w:rsidTr="00DB144C">
        <w:tc>
          <w:tcPr>
            <w:tcW w:w="484" w:type="dxa"/>
          </w:tcPr>
          <w:p w:rsidR="005B4BB3" w:rsidRPr="00BB34F4" w:rsidRDefault="005B4BB3" w:rsidP="00DB144C">
            <w:pPr>
              <w:jc w:val="both"/>
              <w:rPr>
                <w:sz w:val="28"/>
                <w:szCs w:val="28"/>
              </w:rPr>
            </w:pPr>
            <w:r w:rsidRPr="00BB34F4">
              <w:rPr>
                <w:sz w:val="28"/>
                <w:szCs w:val="28"/>
              </w:rPr>
              <w:t>3.</w:t>
            </w:r>
          </w:p>
        </w:tc>
        <w:tc>
          <w:tcPr>
            <w:tcW w:w="3356" w:type="dxa"/>
          </w:tcPr>
          <w:p w:rsidR="005B4BB3" w:rsidRPr="00BB34F4" w:rsidRDefault="005B4BB3" w:rsidP="00DB144C">
            <w:pPr>
              <w:jc w:val="both"/>
              <w:rPr>
                <w:sz w:val="28"/>
                <w:szCs w:val="28"/>
              </w:rPr>
            </w:pPr>
            <w:r w:rsidRPr="00BB34F4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Коррекционная педагогика</w:t>
            </w:r>
            <w:r w:rsidRPr="00BB34F4">
              <w:rPr>
                <w:sz w:val="28"/>
                <w:szCs w:val="28"/>
              </w:rPr>
              <w:t>»</w:t>
            </w:r>
          </w:p>
        </w:tc>
        <w:tc>
          <w:tcPr>
            <w:tcW w:w="955" w:type="dxa"/>
          </w:tcPr>
          <w:p w:rsidR="005B4BB3" w:rsidRPr="00F648E3" w:rsidRDefault="005B4BB3" w:rsidP="00DB14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55" w:type="dxa"/>
          </w:tcPr>
          <w:p w:rsidR="005B4BB3" w:rsidRPr="00F648E3" w:rsidRDefault="005B4BB3" w:rsidP="00DB144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955" w:type="dxa"/>
          </w:tcPr>
          <w:p w:rsidR="005B4BB3" w:rsidRPr="00F648E3" w:rsidRDefault="005B4BB3" w:rsidP="00DB144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955" w:type="dxa"/>
          </w:tcPr>
          <w:p w:rsidR="005B4BB3" w:rsidRPr="00F648E3" w:rsidRDefault="005B4BB3" w:rsidP="00DB14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55" w:type="dxa"/>
          </w:tcPr>
          <w:p w:rsidR="005B4BB3" w:rsidRPr="00F648E3" w:rsidRDefault="005B4BB3" w:rsidP="00DB14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56" w:type="dxa"/>
          </w:tcPr>
          <w:p w:rsidR="005B4BB3" w:rsidRPr="00F648E3" w:rsidRDefault="005B4BB3" w:rsidP="00DB144C">
            <w:pPr>
              <w:jc w:val="both"/>
              <w:rPr>
                <w:sz w:val="28"/>
                <w:szCs w:val="28"/>
              </w:rPr>
            </w:pPr>
          </w:p>
        </w:tc>
      </w:tr>
      <w:tr w:rsidR="005B4BB3" w:rsidRPr="00F648E3" w:rsidTr="00DB144C">
        <w:tc>
          <w:tcPr>
            <w:tcW w:w="484" w:type="dxa"/>
          </w:tcPr>
          <w:p w:rsidR="005B4BB3" w:rsidRPr="00BB34F4" w:rsidRDefault="005B4BB3" w:rsidP="00DB144C">
            <w:pPr>
              <w:jc w:val="both"/>
              <w:rPr>
                <w:sz w:val="28"/>
                <w:szCs w:val="28"/>
              </w:rPr>
            </w:pPr>
            <w:r w:rsidRPr="00BB34F4">
              <w:rPr>
                <w:sz w:val="28"/>
                <w:szCs w:val="28"/>
              </w:rPr>
              <w:t>4.</w:t>
            </w:r>
          </w:p>
        </w:tc>
        <w:tc>
          <w:tcPr>
            <w:tcW w:w="3356" w:type="dxa"/>
          </w:tcPr>
          <w:p w:rsidR="005B4BB3" w:rsidRPr="00BB34F4" w:rsidRDefault="005B4BB3" w:rsidP="00DB144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«История педагогики»</w:t>
            </w:r>
          </w:p>
        </w:tc>
        <w:tc>
          <w:tcPr>
            <w:tcW w:w="955" w:type="dxa"/>
          </w:tcPr>
          <w:p w:rsidR="005B4BB3" w:rsidRPr="00F648E3" w:rsidRDefault="005B4BB3" w:rsidP="00DB14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55" w:type="dxa"/>
          </w:tcPr>
          <w:p w:rsidR="005B4BB3" w:rsidRPr="00F648E3" w:rsidRDefault="005B4BB3" w:rsidP="00DB144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955" w:type="dxa"/>
          </w:tcPr>
          <w:p w:rsidR="005B4BB3" w:rsidRPr="00F648E3" w:rsidRDefault="005B4BB3" w:rsidP="00DB14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55" w:type="dxa"/>
          </w:tcPr>
          <w:p w:rsidR="005B4BB3" w:rsidRDefault="005B4BB3" w:rsidP="00DB144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955" w:type="dxa"/>
          </w:tcPr>
          <w:p w:rsidR="005B4BB3" w:rsidRPr="00F648E3" w:rsidRDefault="005B4BB3" w:rsidP="00DB14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56" w:type="dxa"/>
          </w:tcPr>
          <w:p w:rsidR="005B4BB3" w:rsidRPr="00F648E3" w:rsidRDefault="005B4BB3" w:rsidP="00DB144C">
            <w:pPr>
              <w:jc w:val="both"/>
              <w:rPr>
                <w:sz w:val="28"/>
                <w:szCs w:val="28"/>
              </w:rPr>
            </w:pPr>
          </w:p>
        </w:tc>
      </w:tr>
      <w:tr w:rsidR="005B4BB3" w:rsidRPr="00F648E3" w:rsidTr="00DB144C">
        <w:tc>
          <w:tcPr>
            <w:tcW w:w="484" w:type="dxa"/>
          </w:tcPr>
          <w:p w:rsidR="005B4BB3" w:rsidRPr="00BB34F4" w:rsidRDefault="005B4BB3" w:rsidP="00DB144C">
            <w:pPr>
              <w:jc w:val="both"/>
              <w:rPr>
                <w:sz w:val="28"/>
                <w:szCs w:val="28"/>
              </w:rPr>
            </w:pPr>
            <w:r w:rsidRPr="00BB34F4">
              <w:rPr>
                <w:sz w:val="28"/>
                <w:szCs w:val="28"/>
              </w:rPr>
              <w:t>5.</w:t>
            </w:r>
          </w:p>
        </w:tc>
        <w:tc>
          <w:tcPr>
            <w:tcW w:w="3356" w:type="dxa"/>
          </w:tcPr>
          <w:p w:rsidR="005B4BB3" w:rsidRPr="00BB34F4" w:rsidRDefault="005B4BB3" w:rsidP="00DB144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«Социальная педагогика»</w:t>
            </w:r>
          </w:p>
        </w:tc>
        <w:tc>
          <w:tcPr>
            <w:tcW w:w="955" w:type="dxa"/>
          </w:tcPr>
          <w:p w:rsidR="005B4BB3" w:rsidRPr="00F648E3" w:rsidRDefault="005B4BB3" w:rsidP="00DB144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955" w:type="dxa"/>
          </w:tcPr>
          <w:p w:rsidR="005B4BB3" w:rsidRPr="00F648E3" w:rsidRDefault="005B4BB3" w:rsidP="00DB14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55" w:type="dxa"/>
          </w:tcPr>
          <w:p w:rsidR="005B4BB3" w:rsidRPr="00F648E3" w:rsidRDefault="005B4BB3" w:rsidP="00DB14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55" w:type="dxa"/>
          </w:tcPr>
          <w:p w:rsidR="005B4BB3" w:rsidRDefault="005B4BB3" w:rsidP="00DB144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955" w:type="dxa"/>
          </w:tcPr>
          <w:p w:rsidR="005B4BB3" w:rsidRPr="00F648E3" w:rsidRDefault="005B4BB3" w:rsidP="00DB14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56" w:type="dxa"/>
          </w:tcPr>
          <w:p w:rsidR="005B4BB3" w:rsidRPr="00F648E3" w:rsidRDefault="005B4BB3" w:rsidP="00DB144C">
            <w:pPr>
              <w:jc w:val="both"/>
              <w:rPr>
                <w:sz w:val="28"/>
                <w:szCs w:val="28"/>
              </w:rPr>
            </w:pPr>
          </w:p>
        </w:tc>
      </w:tr>
    </w:tbl>
    <w:p w:rsidR="005B4BB3" w:rsidRPr="00F648E3" w:rsidRDefault="005B4BB3" w:rsidP="001B294C">
      <w:pPr>
        <w:ind w:firstLine="709"/>
        <w:jc w:val="both"/>
        <w:rPr>
          <w:sz w:val="28"/>
          <w:szCs w:val="28"/>
        </w:rPr>
      </w:pPr>
    </w:p>
    <w:p w:rsidR="005B4BB3" w:rsidRDefault="005B4BB3" w:rsidP="001B294C">
      <w:pPr>
        <w:ind w:firstLine="709"/>
        <w:jc w:val="both"/>
        <w:rPr>
          <w:sz w:val="28"/>
          <w:szCs w:val="28"/>
        </w:rPr>
      </w:pPr>
      <w:r w:rsidRPr="00F648E3">
        <w:rPr>
          <w:sz w:val="28"/>
          <w:szCs w:val="28"/>
        </w:rPr>
        <w:tab/>
      </w:r>
      <w:r w:rsidRPr="00F648E3">
        <w:rPr>
          <w:b/>
          <w:sz w:val="28"/>
          <w:szCs w:val="28"/>
        </w:rPr>
        <w:t>6.5. Требования к самостоятельной работе студентов</w:t>
      </w:r>
      <w:r w:rsidRPr="00F648E3">
        <w:rPr>
          <w:sz w:val="28"/>
          <w:szCs w:val="28"/>
        </w:rPr>
        <w:t xml:space="preserve"> (примерная тематика курсовых работ и/или рефератов, примерные задания по всем видам СРС).</w:t>
      </w:r>
    </w:p>
    <w:p w:rsidR="005B4BB3" w:rsidRDefault="005B4BB3" w:rsidP="001B294C">
      <w:pPr>
        <w:ind w:firstLine="709"/>
        <w:jc w:val="both"/>
        <w:rPr>
          <w:sz w:val="28"/>
          <w:szCs w:val="28"/>
        </w:rPr>
      </w:pPr>
    </w:p>
    <w:p w:rsidR="005B4BB3" w:rsidRPr="00F648E3" w:rsidRDefault="005B4BB3" w:rsidP="001B294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психолого-педагогические условия эффективного процесса воспитания, социализации</w:t>
      </w:r>
    </w:p>
    <w:p w:rsidR="005B4BB3" w:rsidRDefault="005B4BB3" w:rsidP="001B294C">
      <w:pPr>
        <w:pStyle w:val="BodyText"/>
        <w:jc w:val="center"/>
        <w:rPr>
          <w:i/>
          <w:szCs w:val="28"/>
        </w:rPr>
      </w:pPr>
    </w:p>
    <w:p w:rsidR="005B4BB3" w:rsidRPr="00A74F8A" w:rsidRDefault="005B4BB3" w:rsidP="001B294C">
      <w:pPr>
        <w:pStyle w:val="BodyText"/>
        <w:jc w:val="center"/>
        <w:rPr>
          <w:i/>
          <w:szCs w:val="28"/>
        </w:rPr>
      </w:pPr>
      <w:r w:rsidRPr="00A74F8A">
        <w:rPr>
          <w:i/>
          <w:szCs w:val="28"/>
        </w:rPr>
        <w:t>Примерный перечень заданий для СРС.</w:t>
      </w:r>
    </w:p>
    <w:p w:rsidR="005B4BB3" w:rsidRPr="0076515E" w:rsidRDefault="005B4BB3" w:rsidP="001B294C">
      <w:pPr>
        <w:pStyle w:val="BodyText"/>
        <w:numPr>
          <w:ilvl w:val="0"/>
          <w:numId w:val="5"/>
        </w:numPr>
        <w:jc w:val="both"/>
        <w:rPr>
          <w:szCs w:val="28"/>
        </w:rPr>
      </w:pPr>
      <w:r w:rsidRPr="0076515E">
        <w:rPr>
          <w:szCs w:val="28"/>
        </w:rPr>
        <w:t>Студентам предлагается разработать и защитить презентацию по каждому из подходов: системный подход, личностный подход, деятельностный подход, культорологический подход, этнопедагогический подход, антропологический подход и др.</w:t>
      </w:r>
      <w:r>
        <w:rPr>
          <w:szCs w:val="28"/>
        </w:rPr>
        <w:t xml:space="preserve"> – 2 часа</w:t>
      </w:r>
    </w:p>
    <w:p w:rsidR="005B4BB3" w:rsidRPr="00A74F8A" w:rsidRDefault="005B4BB3" w:rsidP="001B294C">
      <w:pPr>
        <w:pStyle w:val="BodyText"/>
        <w:numPr>
          <w:ilvl w:val="0"/>
          <w:numId w:val="5"/>
        </w:numPr>
        <w:jc w:val="both"/>
        <w:rPr>
          <w:szCs w:val="28"/>
        </w:rPr>
      </w:pPr>
      <w:r w:rsidRPr="00A74F8A">
        <w:rPr>
          <w:szCs w:val="28"/>
        </w:rPr>
        <w:t xml:space="preserve">Студентам </w:t>
      </w:r>
      <w:r>
        <w:rPr>
          <w:szCs w:val="28"/>
        </w:rPr>
        <w:t>предлагается представить в виде кластера</w:t>
      </w:r>
      <w:r w:rsidRPr="00A74F8A">
        <w:rPr>
          <w:szCs w:val="28"/>
        </w:rPr>
        <w:t xml:space="preserve">  понятийно-кате</w:t>
      </w:r>
      <w:r>
        <w:rPr>
          <w:szCs w:val="28"/>
        </w:rPr>
        <w:t>гориальный аппарат раздела теории и методики  воспитания. Составить словарь определений, вошедших в кластер.  – 4 ч</w:t>
      </w:r>
    </w:p>
    <w:p w:rsidR="005B4BB3" w:rsidRPr="00A74F8A" w:rsidRDefault="005B4BB3" w:rsidP="001B294C">
      <w:pPr>
        <w:pStyle w:val="BodyText"/>
        <w:numPr>
          <w:ilvl w:val="0"/>
          <w:numId w:val="5"/>
        </w:numPr>
        <w:jc w:val="both"/>
        <w:rPr>
          <w:szCs w:val="28"/>
        </w:rPr>
      </w:pPr>
      <w:r w:rsidRPr="00A74F8A">
        <w:rPr>
          <w:szCs w:val="28"/>
        </w:rPr>
        <w:t>Студент</w:t>
      </w:r>
      <w:r>
        <w:rPr>
          <w:szCs w:val="28"/>
        </w:rPr>
        <w:t>ам предлагается задание по выявлению психолого-педагогических условий социализации личности, которые следует отразить в схеме или таблице – 2ч.</w:t>
      </w:r>
    </w:p>
    <w:p w:rsidR="005B4BB3" w:rsidRPr="0076515E" w:rsidRDefault="005B4BB3" w:rsidP="001B294C">
      <w:pPr>
        <w:pStyle w:val="BodyText"/>
        <w:numPr>
          <w:ilvl w:val="0"/>
          <w:numId w:val="5"/>
        </w:numPr>
        <w:jc w:val="both"/>
        <w:rPr>
          <w:szCs w:val="28"/>
        </w:rPr>
      </w:pPr>
      <w:r w:rsidRPr="0076515E">
        <w:rPr>
          <w:szCs w:val="28"/>
        </w:rPr>
        <w:t>Студентам предлагается</w:t>
      </w:r>
      <w:r>
        <w:rPr>
          <w:szCs w:val="28"/>
        </w:rPr>
        <w:t xml:space="preserve"> подготовить сообщение по теме «Воспитание культуры межнационального общения»– 4ч.</w:t>
      </w:r>
    </w:p>
    <w:p w:rsidR="005B4BB3" w:rsidRPr="0076515E" w:rsidRDefault="005B4BB3" w:rsidP="001B294C">
      <w:pPr>
        <w:pStyle w:val="BodyText"/>
        <w:numPr>
          <w:ilvl w:val="0"/>
          <w:numId w:val="5"/>
        </w:numPr>
        <w:jc w:val="both"/>
        <w:rPr>
          <w:szCs w:val="28"/>
        </w:rPr>
      </w:pPr>
      <w:r w:rsidRPr="0076515E">
        <w:rPr>
          <w:szCs w:val="28"/>
        </w:rPr>
        <w:t>Студентам предстоит подготовить презентацию «Памятка диагносту», которая включает различные рекомендации по провед</w:t>
      </w:r>
      <w:r>
        <w:rPr>
          <w:szCs w:val="28"/>
        </w:rPr>
        <w:t xml:space="preserve">ению педагогической диагностики – 2ч. </w:t>
      </w:r>
    </w:p>
    <w:p w:rsidR="005B4BB3" w:rsidRPr="007351DB" w:rsidRDefault="005B4BB3" w:rsidP="001B294C">
      <w:pPr>
        <w:pStyle w:val="BodyText"/>
        <w:numPr>
          <w:ilvl w:val="0"/>
          <w:numId w:val="5"/>
        </w:numPr>
        <w:jc w:val="both"/>
        <w:rPr>
          <w:spacing w:val="-11"/>
          <w:szCs w:val="28"/>
        </w:rPr>
      </w:pPr>
      <w:r w:rsidRPr="007351DB">
        <w:rPr>
          <w:szCs w:val="28"/>
        </w:rPr>
        <w:t xml:space="preserve">Студентам предлагается провести, обработать и проанализировать результаты диагностических методик с последующим оформлением диагностических диаграмм и таблиц </w:t>
      </w:r>
      <w:r>
        <w:rPr>
          <w:szCs w:val="28"/>
        </w:rPr>
        <w:t>– 6</w:t>
      </w:r>
      <w:r w:rsidRPr="007351DB">
        <w:rPr>
          <w:szCs w:val="28"/>
        </w:rPr>
        <w:t xml:space="preserve"> </w:t>
      </w:r>
      <w:r>
        <w:rPr>
          <w:szCs w:val="28"/>
        </w:rPr>
        <w:t>ч.</w:t>
      </w:r>
    </w:p>
    <w:p w:rsidR="005B4BB3" w:rsidRPr="007351DB" w:rsidRDefault="005B4BB3" w:rsidP="001B294C">
      <w:pPr>
        <w:pStyle w:val="BodyText"/>
        <w:numPr>
          <w:ilvl w:val="0"/>
          <w:numId w:val="5"/>
        </w:numPr>
        <w:autoSpaceDE w:val="0"/>
        <w:autoSpaceDN w:val="0"/>
        <w:adjustRightInd w:val="0"/>
        <w:jc w:val="both"/>
        <w:rPr>
          <w:spacing w:val="-11"/>
          <w:szCs w:val="28"/>
        </w:rPr>
      </w:pPr>
      <w:r w:rsidRPr="007351DB">
        <w:rPr>
          <w:szCs w:val="28"/>
        </w:rPr>
        <w:t xml:space="preserve">Студентам предлагается на основе полученных данных по диагностике разработать план воспитательной работы в микрогруппе, обсудить его целенаправленность и содержательность с кураторами исследуемых микрогрупп первокурсников – </w:t>
      </w:r>
      <w:r>
        <w:rPr>
          <w:szCs w:val="28"/>
        </w:rPr>
        <w:t>8ч.</w:t>
      </w:r>
    </w:p>
    <w:p w:rsidR="005B4BB3" w:rsidRPr="0076515E" w:rsidRDefault="005B4BB3" w:rsidP="001B294C">
      <w:pPr>
        <w:pStyle w:val="BodyText"/>
        <w:numPr>
          <w:ilvl w:val="0"/>
          <w:numId w:val="5"/>
        </w:numPr>
        <w:jc w:val="both"/>
        <w:rPr>
          <w:szCs w:val="28"/>
        </w:rPr>
      </w:pPr>
      <w:r w:rsidRPr="0076515E">
        <w:rPr>
          <w:szCs w:val="28"/>
        </w:rPr>
        <w:t>Студентам предлагается разработать систему методов</w:t>
      </w:r>
      <w:r>
        <w:rPr>
          <w:szCs w:val="28"/>
        </w:rPr>
        <w:t xml:space="preserve"> и средств</w:t>
      </w:r>
      <w:r w:rsidRPr="0076515E">
        <w:rPr>
          <w:szCs w:val="28"/>
        </w:rPr>
        <w:t xml:space="preserve"> воспитания в профессиональном учреждении и отразить ее в</w:t>
      </w:r>
      <w:r>
        <w:rPr>
          <w:szCs w:val="28"/>
        </w:rPr>
        <w:t xml:space="preserve"> схеме</w:t>
      </w:r>
      <w:r w:rsidRPr="0076515E">
        <w:rPr>
          <w:szCs w:val="28"/>
        </w:rPr>
        <w:t>.</w:t>
      </w:r>
      <w:r>
        <w:rPr>
          <w:szCs w:val="28"/>
        </w:rPr>
        <w:t xml:space="preserve"> – 2ч.</w:t>
      </w:r>
    </w:p>
    <w:p w:rsidR="005B4BB3" w:rsidRPr="0076515E" w:rsidRDefault="005B4BB3" w:rsidP="001B294C">
      <w:pPr>
        <w:pStyle w:val="BodyText"/>
        <w:numPr>
          <w:ilvl w:val="0"/>
          <w:numId w:val="5"/>
        </w:numPr>
        <w:jc w:val="both"/>
        <w:rPr>
          <w:szCs w:val="28"/>
        </w:rPr>
      </w:pPr>
      <w:r w:rsidRPr="0076515E">
        <w:rPr>
          <w:szCs w:val="28"/>
        </w:rPr>
        <w:t>Студентам предлагается организовать и провести одну из изученных форм воспитательной работы  на первом курсе или в микрогруппах первокурсников института по специально составленному графику (беседу, диспут, мозговой штурм, деловую игру, викторину</w:t>
      </w:r>
      <w:r>
        <w:rPr>
          <w:szCs w:val="28"/>
        </w:rPr>
        <w:t xml:space="preserve"> и др</w:t>
      </w:r>
      <w:r w:rsidRPr="0076515E">
        <w:rPr>
          <w:szCs w:val="28"/>
        </w:rPr>
        <w:t>)</w:t>
      </w:r>
      <w:r>
        <w:rPr>
          <w:szCs w:val="28"/>
        </w:rPr>
        <w:t xml:space="preserve"> – 4ч.</w:t>
      </w:r>
    </w:p>
    <w:p w:rsidR="005B4BB3" w:rsidRDefault="005B4BB3" w:rsidP="001B294C">
      <w:pPr>
        <w:pStyle w:val="BodyText"/>
        <w:numPr>
          <w:ilvl w:val="0"/>
          <w:numId w:val="5"/>
        </w:numPr>
        <w:jc w:val="both"/>
        <w:rPr>
          <w:szCs w:val="28"/>
        </w:rPr>
      </w:pPr>
      <w:r w:rsidRPr="0015515E">
        <w:rPr>
          <w:szCs w:val="28"/>
        </w:rPr>
        <w:t xml:space="preserve">Студентам предлагается разработать </w:t>
      </w:r>
      <w:r>
        <w:rPr>
          <w:szCs w:val="28"/>
        </w:rPr>
        <w:t>план-конспект  или проект по формированию у детей и подростков правосознания, законопослушного поведения и правовой культуры – 4ч.</w:t>
      </w:r>
    </w:p>
    <w:p w:rsidR="005B4BB3" w:rsidRPr="0076515E" w:rsidRDefault="005B4BB3" w:rsidP="001B294C">
      <w:pPr>
        <w:numPr>
          <w:ilvl w:val="0"/>
          <w:numId w:val="5"/>
        </w:num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76515E">
        <w:rPr>
          <w:sz w:val="28"/>
          <w:szCs w:val="28"/>
        </w:rPr>
        <w:t xml:space="preserve">тудентам предлагается подготовить презентацию </w:t>
      </w:r>
      <w:r>
        <w:rPr>
          <w:sz w:val="28"/>
          <w:szCs w:val="28"/>
        </w:rPr>
        <w:t xml:space="preserve"> о современных методах и формах воспитания детей и подростков с девиантным  поведением – 4ч.</w:t>
      </w:r>
    </w:p>
    <w:p w:rsidR="005B4BB3" w:rsidRPr="0076515E" w:rsidRDefault="005B4BB3" w:rsidP="001B294C">
      <w:pPr>
        <w:numPr>
          <w:ilvl w:val="0"/>
          <w:numId w:val="5"/>
        </w:numPr>
        <w:shd w:val="clear" w:color="auto" w:fill="FFFFFF"/>
        <w:jc w:val="both"/>
        <w:rPr>
          <w:sz w:val="28"/>
          <w:szCs w:val="28"/>
        </w:rPr>
      </w:pPr>
      <w:r w:rsidRPr="0076515E">
        <w:rPr>
          <w:sz w:val="28"/>
          <w:szCs w:val="28"/>
        </w:rPr>
        <w:t>Студентам предлагается заполнить таблицу</w:t>
      </w:r>
      <w:r>
        <w:rPr>
          <w:sz w:val="28"/>
          <w:szCs w:val="28"/>
        </w:rPr>
        <w:t xml:space="preserve"> </w:t>
      </w:r>
      <w:r w:rsidRPr="0076515E">
        <w:rPr>
          <w:sz w:val="28"/>
          <w:szCs w:val="28"/>
        </w:rPr>
        <w:t>: «Современные концепции воспитательного процесса»</w:t>
      </w:r>
      <w:r>
        <w:rPr>
          <w:sz w:val="28"/>
          <w:szCs w:val="28"/>
        </w:rPr>
        <w:t xml:space="preserve"> – 4ч.</w:t>
      </w:r>
    </w:p>
    <w:p w:rsidR="005B4BB3" w:rsidRPr="0076515E" w:rsidRDefault="005B4BB3" w:rsidP="001B294C">
      <w:pPr>
        <w:numPr>
          <w:ilvl w:val="0"/>
          <w:numId w:val="5"/>
        </w:numPr>
        <w:jc w:val="both"/>
        <w:rPr>
          <w:sz w:val="28"/>
          <w:szCs w:val="28"/>
        </w:rPr>
      </w:pPr>
      <w:r w:rsidRPr="0076515E">
        <w:rPr>
          <w:sz w:val="28"/>
          <w:szCs w:val="28"/>
        </w:rPr>
        <w:t>Студентам предлагается составить таблицу «Классификации педагогических технологий»</w:t>
      </w:r>
      <w:r>
        <w:rPr>
          <w:sz w:val="28"/>
          <w:szCs w:val="28"/>
        </w:rPr>
        <w:t xml:space="preserve"> – 4ч.</w:t>
      </w:r>
    </w:p>
    <w:p w:rsidR="005B4BB3" w:rsidRDefault="005B4BB3" w:rsidP="001B294C">
      <w:pPr>
        <w:pStyle w:val="BodyText"/>
        <w:numPr>
          <w:ilvl w:val="0"/>
          <w:numId w:val="5"/>
        </w:numPr>
        <w:jc w:val="both"/>
        <w:rPr>
          <w:szCs w:val="28"/>
        </w:rPr>
      </w:pPr>
      <w:r w:rsidRPr="0076515E">
        <w:rPr>
          <w:szCs w:val="28"/>
        </w:rPr>
        <w:t xml:space="preserve">Студентам предлагается </w:t>
      </w:r>
      <w:r>
        <w:rPr>
          <w:szCs w:val="28"/>
        </w:rPr>
        <w:t xml:space="preserve"> разработать презентацию </w:t>
      </w:r>
      <w:r w:rsidRPr="0076515E">
        <w:rPr>
          <w:szCs w:val="28"/>
        </w:rPr>
        <w:t>по избранной концепции</w:t>
      </w:r>
      <w:r>
        <w:rPr>
          <w:szCs w:val="28"/>
        </w:rPr>
        <w:t xml:space="preserve"> или технологии – 4ч.</w:t>
      </w:r>
    </w:p>
    <w:p w:rsidR="005B4BB3" w:rsidRPr="00E4240E" w:rsidRDefault="005B4BB3" w:rsidP="00E4240E">
      <w:pPr>
        <w:numPr>
          <w:ilvl w:val="0"/>
          <w:numId w:val="5"/>
        </w:numPr>
        <w:tabs>
          <w:tab w:val="left" w:pos="1134"/>
        </w:tabs>
        <w:rPr>
          <w:sz w:val="28"/>
          <w:szCs w:val="28"/>
        </w:rPr>
      </w:pPr>
      <w:r w:rsidRPr="00E4240E">
        <w:rPr>
          <w:sz w:val="28"/>
          <w:szCs w:val="28"/>
        </w:rPr>
        <w:t xml:space="preserve">Составить таблицу «Основные направления  деятельности классного руководителя» – </w:t>
      </w:r>
      <w:r>
        <w:rPr>
          <w:sz w:val="28"/>
          <w:szCs w:val="28"/>
        </w:rPr>
        <w:t>2 ч.</w:t>
      </w:r>
    </w:p>
    <w:p w:rsidR="005B4BB3" w:rsidRPr="00E4240E" w:rsidRDefault="005B4BB3" w:rsidP="00E4240E">
      <w:pPr>
        <w:numPr>
          <w:ilvl w:val="0"/>
          <w:numId w:val="5"/>
        </w:numPr>
        <w:tabs>
          <w:tab w:val="left" w:pos="1134"/>
        </w:tabs>
        <w:jc w:val="both"/>
        <w:rPr>
          <w:sz w:val="28"/>
          <w:szCs w:val="28"/>
        </w:rPr>
      </w:pPr>
      <w:r w:rsidRPr="00E4240E">
        <w:rPr>
          <w:sz w:val="28"/>
          <w:szCs w:val="28"/>
        </w:rPr>
        <w:t>Разработать фоторяд «Классный руководитель 21 века» –  6 ч</w:t>
      </w:r>
      <w:r>
        <w:rPr>
          <w:sz w:val="28"/>
          <w:szCs w:val="28"/>
        </w:rPr>
        <w:t>.</w:t>
      </w:r>
    </w:p>
    <w:p w:rsidR="005B4BB3" w:rsidRPr="00E4240E" w:rsidRDefault="005B4BB3" w:rsidP="00E4240E">
      <w:pPr>
        <w:pStyle w:val="BodyText"/>
        <w:numPr>
          <w:ilvl w:val="0"/>
          <w:numId w:val="5"/>
        </w:numPr>
        <w:tabs>
          <w:tab w:val="left" w:pos="1134"/>
        </w:tabs>
        <w:rPr>
          <w:szCs w:val="28"/>
        </w:rPr>
      </w:pPr>
      <w:r>
        <w:rPr>
          <w:color w:val="000000"/>
          <w:szCs w:val="28"/>
        </w:rPr>
        <w:t>Студентам предлагается провести с</w:t>
      </w:r>
      <w:r w:rsidRPr="006B14F4">
        <w:rPr>
          <w:color w:val="000000"/>
          <w:szCs w:val="28"/>
        </w:rPr>
        <w:t>равнительный анализ воспитательной системы России и зарубежных стран</w:t>
      </w:r>
      <w:r>
        <w:rPr>
          <w:color w:val="000000"/>
          <w:szCs w:val="28"/>
        </w:rPr>
        <w:t xml:space="preserve"> и подготовить презентацию –4ч.</w:t>
      </w:r>
    </w:p>
    <w:p w:rsidR="005B4BB3" w:rsidRDefault="005B4BB3" w:rsidP="001B294C">
      <w:pPr>
        <w:pStyle w:val="BodyText"/>
        <w:jc w:val="center"/>
        <w:rPr>
          <w:i/>
          <w:iCs/>
          <w:szCs w:val="28"/>
        </w:rPr>
      </w:pPr>
    </w:p>
    <w:p w:rsidR="005B4BB3" w:rsidRDefault="005B4BB3" w:rsidP="001B294C">
      <w:pPr>
        <w:pStyle w:val="BodyText"/>
        <w:jc w:val="center"/>
        <w:rPr>
          <w:i/>
          <w:iCs/>
          <w:szCs w:val="28"/>
        </w:rPr>
      </w:pPr>
    </w:p>
    <w:p w:rsidR="005B4BB3" w:rsidRPr="00F648E3" w:rsidRDefault="005B4BB3" w:rsidP="001B294C">
      <w:pPr>
        <w:pStyle w:val="BodyText"/>
        <w:jc w:val="center"/>
        <w:rPr>
          <w:i/>
          <w:szCs w:val="28"/>
        </w:rPr>
      </w:pPr>
      <w:r w:rsidRPr="00F648E3">
        <w:rPr>
          <w:i/>
          <w:iCs/>
          <w:szCs w:val="28"/>
        </w:rPr>
        <w:t>Примерная т</w:t>
      </w:r>
      <w:r w:rsidRPr="00F648E3">
        <w:rPr>
          <w:i/>
          <w:szCs w:val="28"/>
        </w:rPr>
        <w:t>ематика контрольных работ</w:t>
      </w:r>
    </w:p>
    <w:p w:rsidR="005B4BB3" w:rsidRPr="00F648E3" w:rsidRDefault="005B4BB3" w:rsidP="001B294C">
      <w:pPr>
        <w:pStyle w:val="BodyText"/>
        <w:jc w:val="both"/>
        <w:rPr>
          <w:szCs w:val="28"/>
        </w:rPr>
      </w:pPr>
    </w:p>
    <w:p w:rsidR="005B4BB3" w:rsidRPr="00F648E3" w:rsidRDefault="005B4BB3" w:rsidP="001B294C">
      <w:pPr>
        <w:pStyle w:val="BodyText"/>
        <w:numPr>
          <w:ilvl w:val="0"/>
          <w:numId w:val="6"/>
        </w:numPr>
        <w:jc w:val="both"/>
        <w:rPr>
          <w:spacing w:val="-23"/>
          <w:szCs w:val="28"/>
        </w:rPr>
      </w:pPr>
      <w:r w:rsidRPr="00F648E3">
        <w:rPr>
          <w:szCs w:val="28"/>
        </w:rPr>
        <w:t>Проблема цели и целеполагания в воспитании.</w:t>
      </w:r>
    </w:p>
    <w:p w:rsidR="005B4BB3" w:rsidRPr="00F648E3" w:rsidRDefault="005B4BB3" w:rsidP="001B294C">
      <w:pPr>
        <w:pStyle w:val="BodyText"/>
        <w:numPr>
          <w:ilvl w:val="0"/>
          <w:numId w:val="6"/>
        </w:numPr>
        <w:jc w:val="both"/>
        <w:rPr>
          <w:spacing w:val="-9"/>
          <w:szCs w:val="28"/>
        </w:rPr>
      </w:pPr>
      <w:r w:rsidRPr="00F648E3">
        <w:rPr>
          <w:szCs w:val="28"/>
        </w:rPr>
        <w:t>Цель и целеполагание в воспитательной работе.</w:t>
      </w:r>
    </w:p>
    <w:p w:rsidR="005B4BB3" w:rsidRPr="00F648E3" w:rsidRDefault="005B4BB3" w:rsidP="001B294C">
      <w:pPr>
        <w:pStyle w:val="BodyText"/>
        <w:numPr>
          <w:ilvl w:val="0"/>
          <w:numId w:val="6"/>
        </w:numPr>
        <w:jc w:val="both"/>
        <w:rPr>
          <w:spacing w:val="-9"/>
          <w:szCs w:val="28"/>
        </w:rPr>
      </w:pPr>
      <w:r w:rsidRPr="00F648E3">
        <w:rPr>
          <w:szCs w:val="28"/>
        </w:rPr>
        <w:t>Содержание воспитательной работы в ОУ.</w:t>
      </w:r>
    </w:p>
    <w:p w:rsidR="005B4BB3" w:rsidRPr="00F648E3" w:rsidRDefault="005B4BB3" w:rsidP="001B294C">
      <w:pPr>
        <w:pStyle w:val="BodyText"/>
        <w:numPr>
          <w:ilvl w:val="0"/>
          <w:numId w:val="6"/>
        </w:numPr>
        <w:jc w:val="both"/>
        <w:rPr>
          <w:spacing w:val="-9"/>
          <w:szCs w:val="28"/>
        </w:rPr>
      </w:pPr>
      <w:r w:rsidRPr="00F648E3">
        <w:rPr>
          <w:szCs w:val="28"/>
        </w:rPr>
        <w:t>Сущность воспитательной деятельности.</w:t>
      </w:r>
    </w:p>
    <w:p w:rsidR="005B4BB3" w:rsidRPr="00F648E3" w:rsidRDefault="005B4BB3" w:rsidP="001B294C">
      <w:pPr>
        <w:pStyle w:val="BodyText"/>
        <w:numPr>
          <w:ilvl w:val="0"/>
          <w:numId w:val="6"/>
        </w:numPr>
        <w:jc w:val="both"/>
        <w:rPr>
          <w:spacing w:val="-14"/>
          <w:szCs w:val="28"/>
        </w:rPr>
      </w:pPr>
      <w:r w:rsidRPr="00F648E3">
        <w:rPr>
          <w:szCs w:val="28"/>
        </w:rPr>
        <w:t>Личностно-деятельностный подход в воспитании.</w:t>
      </w:r>
    </w:p>
    <w:p w:rsidR="005B4BB3" w:rsidRPr="00F648E3" w:rsidRDefault="005B4BB3" w:rsidP="001B294C">
      <w:pPr>
        <w:pStyle w:val="BodyText"/>
        <w:numPr>
          <w:ilvl w:val="0"/>
          <w:numId w:val="6"/>
        </w:numPr>
        <w:jc w:val="both"/>
        <w:rPr>
          <w:spacing w:val="-11"/>
          <w:szCs w:val="28"/>
        </w:rPr>
      </w:pPr>
      <w:r w:rsidRPr="00F648E3">
        <w:rPr>
          <w:szCs w:val="28"/>
        </w:rPr>
        <w:t>Основные принципы воспитания.</w:t>
      </w:r>
    </w:p>
    <w:p w:rsidR="005B4BB3" w:rsidRPr="00F648E3" w:rsidRDefault="005B4BB3" w:rsidP="001B294C">
      <w:pPr>
        <w:pStyle w:val="BodyText"/>
        <w:numPr>
          <w:ilvl w:val="0"/>
          <w:numId w:val="6"/>
        </w:numPr>
        <w:jc w:val="both"/>
        <w:rPr>
          <w:spacing w:val="-14"/>
          <w:szCs w:val="28"/>
        </w:rPr>
      </w:pPr>
      <w:r w:rsidRPr="00F648E3">
        <w:rPr>
          <w:szCs w:val="28"/>
        </w:rPr>
        <w:t>Гуманизация и гуманитаризация образовательного процесса.</w:t>
      </w:r>
    </w:p>
    <w:p w:rsidR="005B4BB3" w:rsidRPr="00F648E3" w:rsidRDefault="005B4BB3" w:rsidP="001B294C">
      <w:pPr>
        <w:pStyle w:val="BodyText"/>
        <w:numPr>
          <w:ilvl w:val="0"/>
          <w:numId w:val="6"/>
        </w:numPr>
        <w:jc w:val="both"/>
        <w:rPr>
          <w:spacing w:val="-14"/>
          <w:szCs w:val="28"/>
        </w:rPr>
      </w:pPr>
      <w:r w:rsidRPr="00F648E3">
        <w:rPr>
          <w:szCs w:val="28"/>
        </w:rPr>
        <w:t>демократизация воспитательного процесса в школе, пути её осуществления.</w:t>
      </w:r>
    </w:p>
    <w:p w:rsidR="005B4BB3" w:rsidRPr="00F648E3" w:rsidRDefault="005B4BB3" w:rsidP="001B294C">
      <w:pPr>
        <w:pStyle w:val="BodyText"/>
        <w:numPr>
          <w:ilvl w:val="0"/>
          <w:numId w:val="6"/>
        </w:numPr>
        <w:jc w:val="both"/>
        <w:rPr>
          <w:spacing w:val="-15"/>
          <w:szCs w:val="28"/>
        </w:rPr>
      </w:pPr>
      <w:r w:rsidRPr="00F648E3">
        <w:rPr>
          <w:szCs w:val="28"/>
        </w:rPr>
        <w:t>Технология воспитательного процесса.</w:t>
      </w:r>
    </w:p>
    <w:p w:rsidR="005B4BB3" w:rsidRPr="00F648E3" w:rsidRDefault="005B4BB3" w:rsidP="001B294C">
      <w:pPr>
        <w:pStyle w:val="BodyText"/>
        <w:numPr>
          <w:ilvl w:val="0"/>
          <w:numId w:val="6"/>
        </w:numPr>
        <w:jc w:val="both"/>
        <w:rPr>
          <w:spacing w:val="-16"/>
          <w:szCs w:val="28"/>
        </w:rPr>
      </w:pPr>
      <w:r w:rsidRPr="00F648E3">
        <w:rPr>
          <w:szCs w:val="28"/>
        </w:rPr>
        <w:t>Методы и приёмы воспитания.</w:t>
      </w:r>
    </w:p>
    <w:p w:rsidR="005B4BB3" w:rsidRPr="00F648E3" w:rsidRDefault="005B4BB3" w:rsidP="001B294C">
      <w:pPr>
        <w:pStyle w:val="BodyText"/>
        <w:numPr>
          <w:ilvl w:val="0"/>
          <w:numId w:val="6"/>
        </w:numPr>
        <w:jc w:val="both"/>
        <w:rPr>
          <w:spacing w:val="-14"/>
          <w:szCs w:val="28"/>
        </w:rPr>
      </w:pPr>
      <w:r w:rsidRPr="00F648E3">
        <w:rPr>
          <w:szCs w:val="28"/>
        </w:rPr>
        <w:t>Планирование воспитательной работы.</w:t>
      </w:r>
    </w:p>
    <w:p w:rsidR="005B4BB3" w:rsidRPr="00F648E3" w:rsidRDefault="005B4BB3" w:rsidP="001B294C">
      <w:pPr>
        <w:pStyle w:val="BodyText"/>
        <w:numPr>
          <w:ilvl w:val="0"/>
          <w:numId w:val="6"/>
        </w:numPr>
        <w:jc w:val="both"/>
        <w:rPr>
          <w:spacing w:val="-17"/>
          <w:szCs w:val="28"/>
        </w:rPr>
      </w:pPr>
      <w:r w:rsidRPr="00F648E3">
        <w:rPr>
          <w:szCs w:val="28"/>
        </w:rPr>
        <w:t>Диагностика воспитания в школе.</w:t>
      </w:r>
    </w:p>
    <w:p w:rsidR="005B4BB3" w:rsidRPr="00F648E3" w:rsidRDefault="005B4BB3" w:rsidP="001B294C">
      <w:pPr>
        <w:pStyle w:val="BodyText"/>
        <w:numPr>
          <w:ilvl w:val="0"/>
          <w:numId w:val="6"/>
        </w:numPr>
        <w:jc w:val="both"/>
        <w:rPr>
          <w:spacing w:val="-16"/>
          <w:szCs w:val="28"/>
        </w:rPr>
      </w:pPr>
      <w:r w:rsidRPr="00F648E3">
        <w:rPr>
          <w:szCs w:val="28"/>
        </w:rPr>
        <w:t>Формы организации воспитательной работы.</w:t>
      </w:r>
    </w:p>
    <w:p w:rsidR="005B4BB3" w:rsidRPr="00F648E3" w:rsidRDefault="005B4BB3" w:rsidP="001B294C">
      <w:pPr>
        <w:pStyle w:val="BodyText"/>
        <w:numPr>
          <w:ilvl w:val="0"/>
          <w:numId w:val="6"/>
        </w:numPr>
        <w:jc w:val="both"/>
        <w:rPr>
          <w:spacing w:val="-14"/>
          <w:szCs w:val="28"/>
        </w:rPr>
      </w:pPr>
      <w:r w:rsidRPr="00F648E3">
        <w:rPr>
          <w:szCs w:val="28"/>
        </w:rPr>
        <w:t>КТД. Преимущества и недостатки данной методики.</w:t>
      </w:r>
    </w:p>
    <w:p w:rsidR="005B4BB3" w:rsidRPr="00F648E3" w:rsidRDefault="005B4BB3" w:rsidP="001B294C">
      <w:pPr>
        <w:pStyle w:val="BodyText"/>
        <w:numPr>
          <w:ilvl w:val="0"/>
          <w:numId w:val="6"/>
        </w:numPr>
        <w:jc w:val="both"/>
        <w:rPr>
          <w:spacing w:val="-16"/>
          <w:szCs w:val="28"/>
        </w:rPr>
      </w:pPr>
      <w:r w:rsidRPr="00F648E3">
        <w:rPr>
          <w:szCs w:val="28"/>
        </w:rPr>
        <w:t>Роль учителя в организации КТД.</w:t>
      </w:r>
    </w:p>
    <w:p w:rsidR="005B4BB3" w:rsidRPr="00F648E3" w:rsidRDefault="005B4BB3" w:rsidP="001B294C">
      <w:pPr>
        <w:pStyle w:val="BodyText"/>
        <w:numPr>
          <w:ilvl w:val="0"/>
          <w:numId w:val="6"/>
        </w:numPr>
        <w:jc w:val="both"/>
        <w:rPr>
          <w:spacing w:val="-16"/>
          <w:szCs w:val="28"/>
        </w:rPr>
      </w:pPr>
      <w:r w:rsidRPr="00F648E3">
        <w:rPr>
          <w:szCs w:val="28"/>
        </w:rPr>
        <w:t>Общественно-полезная деятельность и способы её организации в школе.</w:t>
      </w:r>
    </w:p>
    <w:p w:rsidR="005B4BB3" w:rsidRPr="00F648E3" w:rsidRDefault="005B4BB3" w:rsidP="001B294C">
      <w:pPr>
        <w:pStyle w:val="BodyText"/>
        <w:numPr>
          <w:ilvl w:val="0"/>
          <w:numId w:val="6"/>
        </w:numPr>
        <w:jc w:val="both"/>
        <w:rPr>
          <w:spacing w:val="-17"/>
          <w:szCs w:val="28"/>
        </w:rPr>
      </w:pPr>
      <w:r w:rsidRPr="00F648E3">
        <w:rPr>
          <w:szCs w:val="28"/>
        </w:rPr>
        <w:t>Самоуправление в УЗ.</w:t>
      </w:r>
    </w:p>
    <w:p w:rsidR="005B4BB3" w:rsidRPr="00F648E3" w:rsidRDefault="005B4BB3" w:rsidP="001B294C">
      <w:pPr>
        <w:pStyle w:val="BodyText"/>
        <w:numPr>
          <w:ilvl w:val="0"/>
          <w:numId w:val="6"/>
        </w:numPr>
        <w:jc w:val="both"/>
        <w:rPr>
          <w:spacing w:val="-16"/>
          <w:szCs w:val="28"/>
        </w:rPr>
      </w:pPr>
      <w:r w:rsidRPr="00F648E3">
        <w:rPr>
          <w:szCs w:val="28"/>
        </w:rPr>
        <w:t>Слагаемые педагогического мастерства учителя-воспитателя.</w:t>
      </w:r>
    </w:p>
    <w:p w:rsidR="005B4BB3" w:rsidRPr="00F648E3" w:rsidRDefault="005B4BB3" w:rsidP="001B294C">
      <w:pPr>
        <w:pStyle w:val="BodyText"/>
        <w:numPr>
          <w:ilvl w:val="0"/>
          <w:numId w:val="6"/>
        </w:numPr>
        <w:jc w:val="both"/>
        <w:rPr>
          <w:spacing w:val="-16"/>
          <w:szCs w:val="28"/>
        </w:rPr>
      </w:pPr>
      <w:r w:rsidRPr="00F648E3">
        <w:rPr>
          <w:szCs w:val="28"/>
        </w:rPr>
        <w:t>Педагогическое общение и его основные функции.</w:t>
      </w:r>
    </w:p>
    <w:p w:rsidR="005B4BB3" w:rsidRPr="00F648E3" w:rsidRDefault="005B4BB3" w:rsidP="001B294C">
      <w:pPr>
        <w:pStyle w:val="BodyText"/>
        <w:numPr>
          <w:ilvl w:val="0"/>
          <w:numId w:val="6"/>
        </w:numPr>
        <w:jc w:val="both"/>
        <w:rPr>
          <w:spacing w:val="-10"/>
          <w:szCs w:val="28"/>
        </w:rPr>
      </w:pPr>
      <w:r w:rsidRPr="00F648E3">
        <w:rPr>
          <w:szCs w:val="28"/>
        </w:rPr>
        <w:t>Культура педагогического общения.</w:t>
      </w:r>
    </w:p>
    <w:p w:rsidR="005B4BB3" w:rsidRPr="00F648E3" w:rsidRDefault="005B4BB3" w:rsidP="001B294C">
      <w:pPr>
        <w:pStyle w:val="BodyText"/>
        <w:numPr>
          <w:ilvl w:val="0"/>
          <w:numId w:val="6"/>
        </w:numPr>
        <w:jc w:val="both"/>
        <w:rPr>
          <w:spacing w:val="-8"/>
          <w:szCs w:val="28"/>
        </w:rPr>
      </w:pPr>
      <w:r w:rsidRPr="00F648E3">
        <w:rPr>
          <w:szCs w:val="28"/>
        </w:rPr>
        <w:t>Педагогический такт педагога.</w:t>
      </w:r>
    </w:p>
    <w:p w:rsidR="005B4BB3" w:rsidRPr="00F648E3" w:rsidRDefault="005B4BB3" w:rsidP="001B294C">
      <w:pPr>
        <w:pStyle w:val="BodyText"/>
        <w:numPr>
          <w:ilvl w:val="0"/>
          <w:numId w:val="6"/>
        </w:numPr>
        <w:jc w:val="both"/>
        <w:rPr>
          <w:spacing w:val="-8"/>
          <w:szCs w:val="28"/>
        </w:rPr>
      </w:pPr>
      <w:r w:rsidRPr="00F648E3">
        <w:rPr>
          <w:szCs w:val="28"/>
        </w:rPr>
        <w:t>Педагогическая техника и пути её формирования.</w:t>
      </w:r>
    </w:p>
    <w:p w:rsidR="005B4BB3" w:rsidRPr="00F648E3" w:rsidRDefault="005B4BB3" w:rsidP="001B294C">
      <w:pPr>
        <w:pStyle w:val="BodyText"/>
        <w:numPr>
          <w:ilvl w:val="0"/>
          <w:numId w:val="6"/>
        </w:numPr>
        <w:jc w:val="both"/>
        <w:rPr>
          <w:spacing w:val="-8"/>
          <w:szCs w:val="28"/>
        </w:rPr>
      </w:pPr>
      <w:r w:rsidRPr="00F648E3">
        <w:rPr>
          <w:szCs w:val="28"/>
        </w:rPr>
        <w:t>Слагаемые педагогического творчества.</w:t>
      </w:r>
    </w:p>
    <w:p w:rsidR="005B4BB3" w:rsidRPr="00F648E3" w:rsidRDefault="005B4BB3" w:rsidP="001B294C">
      <w:pPr>
        <w:pStyle w:val="BodyText"/>
        <w:numPr>
          <w:ilvl w:val="0"/>
          <w:numId w:val="6"/>
        </w:numPr>
        <w:jc w:val="both"/>
        <w:rPr>
          <w:spacing w:val="-10"/>
          <w:szCs w:val="28"/>
        </w:rPr>
      </w:pPr>
      <w:r w:rsidRPr="00F648E3">
        <w:rPr>
          <w:szCs w:val="28"/>
        </w:rPr>
        <w:t>Пути самовоспитания учителя.</w:t>
      </w:r>
    </w:p>
    <w:p w:rsidR="005B4BB3" w:rsidRPr="00F648E3" w:rsidRDefault="005B4BB3" w:rsidP="001B294C">
      <w:pPr>
        <w:pStyle w:val="BodyText"/>
        <w:numPr>
          <w:ilvl w:val="0"/>
          <w:numId w:val="6"/>
        </w:numPr>
        <w:jc w:val="both"/>
        <w:rPr>
          <w:spacing w:val="-7"/>
          <w:szCs w:val="28"/>
        </w:rPr>
      </w:pPr>
      <w:r w:rsidRPr="00F648E3">
        <w:rPr>
          <w:szCs w:val="28"/>
        </w:rPr>
        <w:t>Основы техники саморегуляции педагога.</w:t>
      </w:r>
    </w:p>
    <w:p w:rsidR="005B4BB3" w:rsidRPr="00F648E3" w:rsidRDefault="005B4BB3" w:rsidP="001B294C">
      <w:pPr>
        <w:pStyle w:val="BodyText"/>
        <w:numPr>
          <w:ilvl w:val="0"/>
          <w:numId w:val="6"/>
        </w:numPr>
        <w:jc w:val="both"/>
        <w:rPr>
          <w:spacing w:val="-10"/>
          <w:szCs w:val="28"/>
        </w:rPr>
      </w:pPr>
      <w:r w:rsidRPr="00F648E3">
        <w:rPr>
          <w:szCs w:val="28"/>
        </w:rPr>
        <w:t>Мастерство управления общением.</w:t>
      </w:r>
    </w:p>
    <w:p w:rsidR="005B4BB3" w:rsidRPr="00F648E3" w:rsidRDefault="005B4BB3" w:rsidP="001B294C">
      <w:pPr>
        <w:pStyle w:val="BodyText"/>
        <w:numPr>
          <w:ilvl w:val="0"/>
          <w:numId w:val="6"/>
        </w:numPr>
        <w:jc w:val="both"/>
        <w:rPr>
          <w:spacing w:val="-8"/>
          <w:szCs w:val="28"/>
        </w:rPr>
      </w:pPr>
      <w:r w:rsidRPr="00F648E3">
        <w:rPr>
          <w:szCs w:val="28"/>
        </w:rPr>
        <w:t>Технология педагогического общения.</w:t>
      </w:r>
    </w:p>
    <w:p w:rsidR="005B4BB3" w:rsidRPr="00F648E3" w:rsidRDefault="005B4BB3" w:rsidP="001B294C">
      <w:pPr>
        <w:pStyle w:val="BodyText"/>
        <w:numPr>
          <w:ilvl w:val="0"/>
          <w:numId w:val="6"/>
        </w:numPr>
        <w:jc w:val="both"/>
        <w:rPr>
          <w:spacing w:val="-8"/>
          <w:szCs w:val="28"/>
        </w:rPr>
      </w:pPr>
      <w:r w:rsidRPr="00F648E3">
        <w:rPr>
          <w:szCs w:val="28"/>
        </w:rPr>
        <w:t>Мастерство управления деятельностью.</w:t>
      </w:r>
    </w:p>
    <w:p w:rsidR="005B4BB3" w:rsidRPr="00F648E3" w:rsidRDefault="005B4BB3" w:rsidP="001B294C">
      <w:pPr>
        <w:pStyle w:val="BodyText"/>
        <w:numPr>
          <w:ilvl w:val="0"/>
          <w:numId w:val="6"/>
        </w:numPr>
        <w:jc w:val="both"/>
        <w:rPr>
          <w:spacing w:val="-10"/>
          <w:szCs w:val="28"/>
        </w:rPr>
      </w:pPr>
      <w:r w:rsidRPr="00F648E3">
        <w:rPr>
          <w:szCs w:val="28"/>
        </w:rPr>
        <w:t>Убеждение в педагогическом процессе.</w:t>
      </w:r>
    </w:p>
    <w:p w:rsidR="005B4BB3" w:rsidRPr="00F648E3" w:rsidRDefault="005B4BB3" w:rsidP="001B294C">
      <w:pPr>
        <w:pStyle w:val="BodyText"/>
        <w:numPr>
          <w:ilvl w:val="0"/>
          <w:numId w:val="6"/>
        </w:numPr>
        <w:jc w:val="both"/>
        <w:rPr>
          <w:spacing w:val="-8"/>
          <w:szCs w:val="28"/>
        </w:rPr>
      </w:pPr>
      <w:r w:rsidRPr="00F648E3">
        <w:rPr>
          <w:szCs w:val="28"/>
        </w:rPr>
        <w:t>Внушение в педагогическом процессе.</w:t>
      </w:r>
    </w:p>
    <w:p w:rsidR="005B4BB3" w:rsidRPr="00F648E3" w:rsidRDefault="005B4BB3" w:rsidP="001B294C">
      <w:pPr>
        <w:pStyle w:val="BodyText"/>
        <w:numPr>
          <w:ilvl w:val="0"/>
          <w:numId w:val="6"/>
        </w:numPr>
        <w:jc w:val="both"/>
        <w:rPr>
          <w:szCs w:val="28"/>
        </w:rPr>
      </w:pPr>
      <w:r w:rsidRPr="00F648E3">
        <w:rPr>
          <w:szCs w:val="28"/>
        </w:rPr>
        <w:t>Детские и юношеские объединения и организации.</w:t>
      </w:r>
    </w:p>
    <w:p w:rsidR="005B4BB3" w:rsidRPr="00F648E3" w:rsidRDefault="005B4BB3" w:rsidP="001B294C">
      <w:pPr>
        <w:pStyle w:val="BodyText"/>
        <w:numPr>
          <w:ilvl w:val="0"/>
          <w:numId w:val="6"/>
        </w:numPr>
        <w:jc w:val="both"/>
        <w:rPr>
          <w:szCs w:val="28"/>
        </w:rPr>
      </w:pPr>
      <w:r w:rsidRPr="00F648E3">
        <w:rPr>
          <w:szCs w:val="28"/>
        </w:rPr>
        <w:t>Беседа   как   метод   педагогического   взаимодействия  педагога и студентов.</w:t>
      </w:r>
    </w:p>
    <w:p w:rsidR="005B4BB3" w:rsidRPr="00F648E3" w:rsidRDefault="005B4BB3" w:rsidP="001B294C">
      <w:pPr>
        <w:pStyle w:val="BodyText"/>
        <w:numPr>
          <w:ilvl w:val="0"/>
          <w:numId w:val="6"/>
        </w:numPr>
        <w:jc w:val="both"/>
        <w:rPr>
          <w:spacing w:val="-8"/>
          <w:szCs w:val="28"/>
        </w:rPr>
      </w:pPr>
      <w:r w:rsidRPr="00F648E3">
        <w:rPr>
          <w:spacing w:val="-1"/>
          <w:szCs w:val="28"/>
        </w:rPr>
        <w:t>Внеклассная работа по предмету.</w:t>
      </w:r>
    </w:p>
    <w:p w:rsidR="005B4BB3" w:rsidRPr="00F648E3" w:rsidRDefault="005B4BB3" w:rsidP="001B294C">
      <w:pPr>
        <w:pStyle w:val="BodyText"/>
        <w:numPr>
          <w:ilvl w:val="0"/>
          <w:numId w:val="6"/>
        </w:numPr>
        <w:jc w:val="both"/>
        <w:rPr>
          <w:spacing w:val="-8"/>
          <w:szCs w:val="28"/>
        </w:rPr>
      </w:pPr>
      <w:r w:rsidRPr="00F648E3">
        <w:rPr>
          <w:spacing w:val="-1"/>
          <w:szCs w:val="28"/>
        </w:rPr>
        <w:t>Пути совершенствования воспитательной работы в ОУ.</w:t>
      </w:r>
    </w:p>
    <w:p w:rsidR="005B4BB3" w:rsidRPr="00F648E3" w:rsidRDefault="005B4BB3" w:rsidP="001B294C">
      <w:pPr>
        <w:pStyle w:val="BodyText"/>
        <w:numPr>
          <w:ilvl w:val="0"/>
          <w:numId w:val="6"/>
        </w:numPr>
        <w:jc w:val="both"/>
        <w:rPr>
          <w:spacing w:val="-8"/>
          <w:szCs w:val="28"/>
        </w:rPr>
      </w:pPr>
      <w:r w:rsidRPr="00F648E3">
        <w:rPr>
          <w:szCs w:val="28"/>
        </w:rPr>
        <w:t>Актуальные формы воспитательной работы в</w:t>
      </w:r>
      <w:r w:rsidRPr="00F648E3">
        <w:rPr>
          <w:spacing w:val="-1"/>
          <w:szCs w:val="28"/>
        </w:rPr>
        <w:t xml:space="preserve"> ОУ</w:t>
      </w:r>
      <w:r w:rsidRPr="00F648E3">
        <w:rPr>
          <w:szCs w:val="28"/>
        </w:rPr>
        <w:t>.</w:t>
      </w:r>
    </w:p>
    <w:p w:rsidR="005B4BB3" w:rsidRPr="00F648E3" w:rsidRDefault="005B4BB3" w:rsidP="001B294C">
      <w:pPr>
        <w:pStyle w:val="BodyText"/>
        <w:numPr>
          <w:ilvl w:val="0"/>
          <w:numId w:val="6"/>
        </w:numPr>
        <w:jc w:val="both"/>
        <w:rPr>
          <w:spacing w:val="-6"/>
          <w:szCs w:val="28"/>
        </w:rPr>
      </w:pPr>
      <w:r w:rsidRPr="00F648E3">
        <w:rPr>
          <w:szCs w:val="28"/>
        </w:rPr>
        <w:t>Невербальные средства общения.</w:t>
      </w:r>
      <w:r w:rsidRPr="00F648E3">
        <w:rPr>
          <w:rFonts w:ascii="Arial" w:cs="Arial"/>
          <w:szCs w:val="28"/>
        </w:rPr>
        <w:tab/>
      </w:r>
    </w:p>
    <w:p w:rsidR="005B4BB3" w:rsidRPr="00F648E3" w:rsidRDefault="005B4BB3" w:rsidP="001B294C">
      <w:pPr>
        <w:pStyle w:val="BodyText"/>
        <w:numPr>
          <w:ilvl w:val="0"/>
          <w:numId w:val="6"/>
        </w:numPr>
        <w:jc w:val="both"/>
        <w:rPr>
          <w:spacing w:val="-6"/>
          <w:szCs w:val="28"/>
        </w:rPr>
      </w:pPr>
      <w:r w:rsidRPr="00F648E3">
        <w:rPr>
          <w:szCs w:val="28"/>
        </w:rPr>
        <w:t xml:space="preserve">Планирование воспитательной работы </w:t>
      </w:r>
      <w:r w:rsidRPr="00F648E3">
        <w:rPr>
          <w:iCs/>
          <w:szCs w:val="28"/>
        </w:rPr>
        <w:t xml:space="preserve">в </w:t>
      </w:r>
      <w:r w:rsidRPr="00F648E3">
        <w:rPr>
          <w:spacing w:val="-1"/>
          <w:szCs w:val="28"/>
        </w:rPr>
        <w:t>ОУ</w:t>
      </w:r>
      <w:r>
        <w:rPr>
          <w:spacing w:val="-1"/>
          <w:szCs w:val="28"/>
        </w:rPr>
        <w:t>.</w:t>
      </w:r>
    </w:p>
    <w:p w:rsidR="005B4BB3" w:rsidRPr="00F648E3" w:rsidRDefault="005B4BB3" w:rsidP="001B294C">
      <w:pPr>
        <w:pStyle w:val="BodyText"/>
        <w:numPr>
          <w:ilvl w:val="0"/>
          <w:numId w:val="6"/>
        </w:numPr>
        <w:jc w:val="both"/>
        <w:rPr>
          <w:spacing w:val="-8"/>
          <w:szCs w:val="28"/>
        </w:rPr>
      </w:pPr>
      <w:r w:rsidRPr="00F648E3">
        <w:rPr>
          <w:szCs w:val="28"/>
        </w:rPr>
        <w:t>Методика кураторского часа.</w:t>
      </w:r>
    </w:p>
    <w:p w:rsidR="005B4BB3" w:rsidRPr="00F648E3" w:rsidRDefault="005B4BB3" w:rsidP="001B294C">
      <w:pPr>
        <w:pStyle w:val="BodyText"/>
        <w:numPr>
          <w:ilvl w:val="0"/>
          <w:numId w:val="6"/>
        </w:numPr>
        <w:jc w:val="both"/>
        <w:rPr>
          <w:spacing w:val="-8"/>
          <w:szCs w:val="28"/>
        </w:rPr>
      </w:pPr>
      <w:r w:rsidRPr="00F648E3">
        <w:rPr>
          <w:szCs w:val="28"/>
        </w:rPr>
        <w:t>Методика диспута.</w:t>
      </w:r>
    </w:p>
    <w:p w:rsidR="005B4BB3" w:rsidRPr="00F648E3" w:rsidRDefault="005B4BB3" w:rsidP="001B294C">
      <w:pPr>
        <w:pStyle w:val="BodyText"/>
        <w:numPr>
          <w:ilvl w:val="0"/>
          <w:numId w:val="6"/>
        </w:numPr>
        <w:jc w:val="both"/>
        <w:rPr>
          <w:spacing w:val="-8"/>
          <w:szCs w:val="28"/>
        </w:rPr>
      </w:pPr>
      <w:r w:rsidRPr="00F648E3">
        <w:rPr>
          <w:szCs w:val="28"/>
        </w:rPr>
        <w:t>Методика дискуссии.</w:t>
      </w:r>
    </w:p>
    <w:p w:rsidR="005B4BB3" w:rsidRPr="00F648E3" w:rsidRDefault="005B4BB3" w:rsidP="001B294C">
      <w:pPr>
        <w:pStyle w:val="BodyText"/>
        <w:numPr>
          <w:ilvl w:val="0"/>
          <w:numId w:val="6"/>
        </w:numPr>
        <w:jc w:val="both"/>
        <w:rPr>
          <w:spacing w:val="-8"/>
          <w:szCs w:val="28"/>
        </w:rPr>
      </w:pPr>
      <w:r w:rsidRPr="00F648E3">
        <w:rPr>
          <w:szCs w:val="28"/>
        </w:rPr>
        <w:t>Традиций, их роль в воспитании.</w:t>
      </w:r>
    </w:p>
    <w:p w:rsidR="005B4BB3" w:rsidRPr="00F648E3" w:rsidRDefault="005B4BB3" w:rsidP="001B294C">
      <w:pPr>
        <w:pStyle w:val="BodyText"/>
        <w:numPr>
          <w:ilvl w:val="0"/>
          <w:numId w:val="6"/>
        </w:numPr>
        <w:jc w:val="both"/>
        <w:rPr>
          <w:spacing w:val="-10"/>
          <w:szCs w:val="28"/>
        </w:rPr>
      </w:pPr>
      <w:r w:rsidRPr="00F648E3">
        <w:rPr>
          <w:szCs w:val="28"/>
        </w:rPr>
        <w:t>Идеи воспитания в творчестве народов Башкортостана.</w:t>
      </w:r>
    </w:p>
    <w:p w:rsidR="005B4BB3" w:rsidRPr="00F648E3" w:rsidRDefault="005B4BB3" w:rsidP="001B294C">
      <w:pPr>
        <w:pStyle w:val="BodyText"/>
        <w:numPr>
          <w:ilvl w:val="0"/>
          <w:numId w:val="6"/>
        </w:numPr>
        <w:jc w:val="both"/>
        <w:rPr>
          <w:spacing w:val="-10"/>
          <w:szCs w:val="28"/>
        </w:rPr>
      </w:pPr>
      <w:r w:rsidRPr="00F648E3">
        <w:rPr>
          <w:szCs w:val="28"/>
        </w:rPr>
        <w:t>Свободное время и культура досуга студентов.</w:t>
      </w:r>
    </w:p>
    <w:p w:rsidR="005B4BB3" w:rsidRPr="00F648E3" w:rsidRDefault="005B4BB3" w:rsidP="001B294C">
      <w:pPr>
        <w:pStyle w:val="BodyText"/>
        <w:numPr>
          <w:ilvl w:val="0"/>
          <w:numId w:val="6"/>
        </w:numPr>
        <w:jc w:val="both"/>
        <w:rPr>
          <w:spacing w:val="-10"/>
          <w:szCs w:val="28"/>
        </w:rPr>
      </w:pPr>
      <w:r w:rsidRPr="00F648E3">
        <w:rPr>
          <w:spacing w:val="-10"/>
          <w:szCs w:val="28"/>
        </w:rPr>
        <w:t xml:space="preserve">Нравственное воспитание и пути его совершенствования. </w:t>
      </w:r>
    </w:p>
    <w:p w:rsidR="005B4BB3" w:rsidRPr="00F648E3" w:rsidRDefault="005B4BB3" w:rsidP="001B294C">
      <w:pPr>
        <w:pStyle w:val="BodyText"/>
        <w:numPr>
          <w:ilvl w:val="0"/>
          <w:numId w:val="6"/>
        </w:numPr>
        <w:jc w:val="both"/>
        <w:rPr>
          <w:szCs w:val="28"/>
        </w:rPr>
      </w:pPr>
      <w:r w:rsidRPr="00F648E3">
        <w:rPr>
          <w:szCs w:val="28"/>
        </w:rPr>
        <w:t>Педагогическая этика учителя.</w:t>
      </w:r>
    </w:p>
    <w:p w:rsidR="005B4BB3" w:rsidRPr="00F648E3" w:rsidRDefault="005B4BB3" w:rsidP="001B294C">
      <w:pPr>
        <w:pStyle w:val="BodyText"/>
        <w:numPr>
          <w:ilvl w:val="0"/>
          <w:numId w:val="6"/>
        </w:numPr>
        <w:jc w:val="both"/>
        <w:rPr>
          <w:szCs w:val="28"/>
        </w:rPr>
      </w:pPr>
      <w:r w:rsidRPr="00F648E3">
        <w:rPr>
          <w:szCs w:val="28"/>
        </w:rPr>
        <w:t>Педагогика межнационального общения в полиэтнической образовательной среде.</w:t>
      </w:r>
    </w:p>
    <w:p w:rsidR="005B4BB3" w:rsidRPr="00F648E3" w:rsidRDefault="005B4BB3" w:rsidP="001B294C">
      <w:pPr>
        <w:pStyle w:val="BodyText"/>
        <w:numPr>
          <w:ilvl w:val="0"/>
          <w:numId w:val="6"/>
        </w:numPr>
        <w:jc w:val="both"/>
        <w:rPr>
          <w:szCs w:val="28"/>
        </w:rPr>
      </w:pPr>
      <w:r w:rsidRPr="00F648E3">
        <w:rPr>
          <w:szCs w:val="28"/>
        </w:rPr>
        <w:t>Культура межнационального общения.</w:t>
      </w:r>
    </w:p>
    <w:p w:rsidR="005B4BB3" w:rsidRPr="00F648E3" w:rsidRDefault="005B4BB3" w:rsidP="001B294C">
      <w:pPr>
        <w:pStyle w:val="BodyText"/>
        <w:numPr>
          <w:ilvl w:val="0"/>
          <w:numId w:val="6"/>
        </w:numPr>
        <w:jc w:val="both"/>
        <w:rPr>
          <w:spacing w:val="-12"/>
          <w:szCs w:val="28"/>
        </w:rPr>
      </w:pPr>
      <w:r w:rsidRPr="00F648E3">
        <w:rPr>
          <w:szCs w:val="28"/>
        </w:rPr>
        <w:t>Современные концепции воспитания.</w:t>
      </w:r>
    </w:p>
    <w:p w:rsidR="005B4BB3" w:rsidRPr="00F648E3" w:rsidRDefault="005B4BB3" w:rsidP="001B294C">
      <w:pPr>
        <w:pStyle w:val="BodyText"/>
        <w:numPr>
          <w:ilvl w:val="0"/>
          <w:numId w:val="6"/>
        </w:numPr>
        <w:jc w:val="both"/>
        <w:rPr>
          <w:spacing w:val="-12"/>
          <w:szCs w:val="28"/>
        </w:rPr>
      </w:pPr>
      <w:r w:rsidRPr="00F648E3">
        <w:rPr>
          <w:szCs w:val="28"/>
        </w:rPr>
        <w:t>Современные системы воспитания.</w:t>
      </w:r>
    </w:p>
    <w:p w:rsidR="005B4BB3" w:rsidRPr="00F648E3" w:rsidRDefault="005B4BB3" w:rsidP="001B294C">
      <w:pPr>
        <w:pStyle w:val="BodyText"/>
        <w:numPr>
          <w:ilvl w:val="0"/>
          <w:numId w:val="6"/>
        </w:numPr>
        <w:jc w:val="both"/>
        <w:rPr>
          <w:szCs w:val="28"/>
        </w:rPr>
      </w:pPr>
      <w:r w:rsidRPr="00F648E3">
        <w:rPr>
          <w:szCs w:val="28"/>
        </w:rPr>
        <w:t>Современные технологии воспитания.</w:t>
      </w:r>
    </w:p>
    <w:p w:rsidR="005B4BB3" w:rsidRDefault="005B4BB3" w:rsidP="001B294C">
      <w:pPr>
        <w:pStyle w:val="BodyText"/>
        <w:jc w:val="both"/>
        <w:rPr>
          <w:spacing w:val="-15"/>
          <w:szCs w:val="28"/>
        </w:rPr>
      </w:pPr>
    </w:p>
    <w:p w:rsidR="005B4BB3" w:rsidRDefault="005B4BB3" w:rsidP="001B294C">
      <w:pPr>
        <w:pStyle w:val="BodyText"/>
        <w:jc w:val="center"/>
        <w:rPr>
          <w:i/>
          <w:szCs w:val="28"/>
        </w:rPr>
      </w:pPr>
    </w:p>
    <w:p w:rsidR="005B4BB3" w:rsidRPr="00F648E3" w:rsidRDefault="005B4BB3" w:rsidP="001B294C">
      <w:pPr>
        <w:pStyle w:val="BodyText"/>
        <w:jc w:val="center"/>
        <w:rPr>
          <w:i/>
          <w:szCs w:val="28"/>
        </w:rPr>
      </w:pPr>
      <w:r w:rsidRPr="00F648E3">
        <w:rPr>
          <w:i/>
          <w:szCs w:val="28"/>
        </w:rPr>
        <w:t>Примерная тематика рефератов.</w:t>
      </w:r>
    </w:p>
    <w:p w:rsidR="005B4BB3" w:rsidRPr="00F648E3" w:rsidRDefault="005B4BB3" w:rsidP="001B294C">
      <w:pPr>
        <w:pStyle w:val="BodyText"/>
        <w:jc w:val="both"/>
        <w:rPr>
          <w:szCs w:val="28"/>
        </w:rPr>
      </w:pPr>
    </w:p>
    <w:p w:rsidR="005B4BB3" w:rsidRPr="00F648E3" w:rsidRDefault="005B4BB3" w:rsidP="001B294C">
      <w:pPr>
        <w:pStyle w:val="BodyText"/>
        <w:numPr>
          <w:ilvl w:val="0"/>
          <w:numId w:val="7"/>
        </w:numPr>
        <w:jc w:val="both"/>
        <w:rPr>
          <w:szCs w:val="28"/>
        </w:rPr>
      </w:pPr>
      <w:r w:rsidRPr="00F648E3">
        <w:rPr>
          <w:szCs w:val="28"/>
        </w:rPr>
        <w:t>Слагаемые педагогического творчества.</w:t>
      </w:r>
      <w:r w:rsidRPr="00F648E3">
        <w:rPr>
          <w:rFonts w:ascii="Arial" w:cs="Arial"/>
          <w:szCs w:val="28"/>
        </w:rPr>
        <w:tab/>
      </w:r>
    </w:p>
    <w:p w:rsidR="005B4BB3" w:rsidRPr="00F648E3" w:rsidRDefault="005B4BB3" w:rsidP="001B294C">
      <w:pPr>
        <w:pStyle w:val="BodyText"/>
        <w:numPr>
          <w:ilvl w:val="0"/>
          <w:numId w:val="7"/>
        </w:numPr>
        <w:jc w:val="both"/>
        <w:rPr>
          <w:szCs w:val="28"/>
        </w:rPr>
      </w:pPr>
      <w:r w:rsidRPr="00F648E3">
        <w:rPr>
          <w:szCs w:val="28"/>
        </w:rPr>
        <w:t>Педагог-воспитатель глазами студентов.</w:t>
      </w:r>
    </w:p>
    <w:p w:rsidR="005B4BB3" w:rsidRPr="00F648E3" w:rsidRDefault="005B4BB3" w:rsidP="001B294C">
      <w:pPr>
        <w:pStyle w:val="BodyText"/>
        <w:numPr>
          <w:ilvl w:val="0"/>
          <w:numId w:val="7"/>
        </w:numPr>
        <w:jc w:val="both"/>
        <w:rPr>
          <w:szCs w:val="28"/>
        </w:rPr>
      </w:pPr>
      <w:r w:rsidRPr="00F648E3">
        <w:rPr>
          <w:szCs w:val="28"/>
        </w:rPr>
        <w:t>Творческий рост педагога.</w:t>
      </w:r>
    </w:p>
    <w:p w:rsidR="005B4BB3" w:rsidRPr="00F648E3" w:rsidRDefault="005B4BB3" w:rsidP="001B294C">
      <w:pPr>
        <w:pStyle w:val="BodyText"/>
        <w:numPr>
          <w:ilvl w:val="0"/>
          <w:numId w:val="7"/>
        </w:numPr>
        <w:jc w:val="both"/>
        <w:rPr>
          <w:szCs w:val="28"/>
        </w:rPr>
      </w:pPr>
      <w:r w:rsidRPr="00F648E3">
        <w:rPr>
          <w:szCs w:val="28"/>
        </w:rPr>
        <w:t>Сущность педагогической (воспитательной) деятельности.</w:t>
      </w:r>
    </w:p>
    <w:p w:rsidR="005B4BB3" w:rsidRPr="00F648E3" w:rsidRDefault="005B4BB3" w:rsidP="001B294C">
      <w:pPr>
        <w:pStyle w:val="BodyText"/>
        <w:numPr>
          <w:ilvl w:val="0"/>
          <w:numId w:val="7"/>
        </w:numPr>
        <w:jc w:val="both"/>
        <w:rPr>
          <w:szCs w:val="28"/>
        </w:rPr>
      </w:pPr>
      <w:r w:rsidRPr="00F648E3">
        <w:rPr>
          <w:szCs w:val="28"/>
        </w:rPr>
        <w:t>Структура педагогической деятельности.</w:t>
      </w:r>
    </w:p>
    <w:p w:rsidR="005B4BB3" w:rsidRPr="00F648E3" w:rsidRDefault="005B4BB3" w:rsidP="001B294C">
      <w:pPr>
        <w:pStyle w:val="BodyText"/>
        <w:numPr>
          <w:ilvl w:val="0"/>
          <w:numId w:val="7"/>
        </w:numPr>
        <w:jc w:val="both"/>
        <w:rPr>
          <w:szCs w:val="28"/>
        </w:rPr>
      </w:pPr>
      <w:r w:rsidRPr="00F648E3">
        <w:rPr>
          <w:szCs w:val="28"/>
        </w:rPr>
        <w:t>Развитие педагогического творчества.</w:t>
      </w:r>
    </w:p>
    <w:p w:rsidR="005B4BB3" w:rsidRPr="00F648E3" w:rsidRDefault="005B4BB3" w:rsidP="001B294C">
      <w:pPr>
        <w:pStyle w:val="BodyText"/>
        <w:numPr>
          <w:ilvl w:val="0"/>
          <w:numId w:val="7"/>
        </w:numPr>
        <w:jc w:val="both"/>
        <w:rPr>
          <w:szCs w:val="28"/>
        </w:rPr>
      </w:pPr>
      <w:r w:rsidRPr="00F648E3">
        <w:rPr>
          <w:szCs w:val="28"/>
        </w:rPr>
        <w:t>Формирование личности педагога воспитателя как социально-</w:t>
      </w:r>
      <w:r w:rsidRPr="00F648E3">
        <w:rPr>
          <w:spacing w:val="-1"/>
          <w:szCs w:val="28"/>
        </w:rPr>
        <w:t>педагогическая проблема.</w:t>
      </w:r>
    </w:p>
    <w:p w:rsidR="005B4BB3" w:rsidRPr="00F648E3" w:rsidRDefault="005B4BB3" w:rsidP="001B294C">
      <w:pPr>
        <w:pStyle w:val="BodyText"/>
        <w:numPr>
          <w:ilvl w:val="0"/>
          <w:numId w:val="7"/>
        </w:numPr>
        <w:jc w:val="both"/>
        <w:rPr>
          <w:rFonts w:ascii="Arial" w:cs="Arial"/>
          <w:szCs w:val="28"/>
        </w:rPr>
      </w:pPr>
      <w:r w:rsidRPr="00F648E3">
        <w:rPr>
          <w:szCs w:val="28"/>
        </w:rPr>
        <w:t>Задачи и направления деятельности педагога воспитателя в овременном ОУ.</w:t>
      </w:r>
    </w:p>
    <w:p w:rsidR="005B4BB3" w:rsidRPr="00F648E3" w:rsidRDefault="005B4BB3" w:rsidP="001B294C">
      <w:pPr>
        <w:pStyle w:val="BodyText"/>
        <w:numPr>
          <w:ilvl w:val="0"/>
          <w:numId w:val="7"/>
        </w:numPr>
        <w:jc w:val="both"/>
        <w:rPr>
          <w:szCs w:val="28"/>
        </w:rPr>
      </w:pPr>
      <w:r w:rsidRPr="00F648E3">
        <w:rPr>
          <w:szCs w:val="28"/>
        </w:rPr>
        <w:t>Проблемы воспитания в современно профессиональном учреждении.</w:t>
      </w:r>
    </w:p>
    <w:p w:rsidR="005B4BB3" w:rsidRPr="00F648E3" w:rsidRDefault="005B4BB3" w:rsidP="001B294C">
      <w:pPr>
        <w:pStyle w:val="BodyText"/>
        <w:numPr>
          <w:ilvl w:val="0"/>
          <w:numId w:val="7"/>
        </w:numPr>
        <w:jc w:val="both"/>
        <w:rPr>
          <w:szCs w:val="28"/>
        </w:rPr>
      </w:pPr>
      <w:r w:rsidRPr="00F648E3">
        <w:rPr>
          <w:szCs w:val="28"/>
        </w:rPr>
        <w:t>Развитие идей воспитания в истории педагогики.</w:t>
      </w:r>
    </w:p>
    <w:p w:rsidR="005B4BB3" w:rsidRPr="00F648E3" w:rsidRDefault="005B4BB3" w:rsidP="001B294C">
      <w:pPr>
        <w:pStyle w:val="BodyText"/>
        <w:numPr>
          <w:ilvl w:val="0"/>
          <w:numId w:val="7"/>
        </w:numPr>
        <w:jc w:val="both"/>
        <w:rPr>
          <w:szCs w:val="28"/>
        </w:rPr>
      </w:pPr>
      <w:r w:rsidRPr="00F648E3">
        <w:rPr>
          <w:szCs w:val="28"/>
        </w:rPr>
        <w:t>Передовой опыт воспитательной работы в ПУ Башкортостана.</w:t>
      </w:r>
    </w:p>
    <w:p w:rsidR="005B4BB3" w:rsidRPr="00F648E3" w:rsidRDefault="005B4BB3" w:rsidP="001B294C">
      <w:pPr>
        <w:pStyle w:val="BodyText"/>
        <w:numPr>
          <w:ilvl w:val="0"/>
          <w:numId w:val="7"/>
        </w:numPr>
        <w:jc w:val="both"/>
        <w:rPr>
          <w:szCs w:val="28"/>
        </w:rPr>
      </w:pPr>
      <w:r w:rsidRPr="00F648E3">
        <w:rPr>
          <w:szCs w:val="28"/>
        </w:rPr>
        <w:t>Педагогические взгляды С.Т.Шацкого.</w:t>
      </w:r>
    </w:p>
    <w:p w:rsidR="005B4BB3" w:rsidRPr="00F648E3" w:rsidRDefault="005B4BB3" w:rsidP="001B294C">
      <w:pPr>
        <w:pStyle w:val="BodyText"/>
        <w:numPr>
          <w:ilvl w:val="0"/>
          <w:numId w:val="7"/>
        </w:numPr>
        <w:jc w:val="both"/>
        <w:rPr>
          <w:szCs w:val="28"/>
        </w:rPr>
      </w:pPr>
      <w:r w:rsidRPr="00F648E3">
        <w:rPr>
          <w:szCs w:val="28"/>
        </w:rPr>
        <w:t xml:space="preserve">А.С.Макаренко о воспитании. </w:t>
      </w:r>
    </w:p>
    <w:p w:rsidR="005B4BB3" w:rsidRPr="00F648E3" w:rsidRDefault="005B4BB3" w:rsidP="001B294C">
      <w:pPr>
        <w:pStyle w:val="BodyText"/>
        <w:numPr>
          <w:ilvl w:val="0"/>
          <w:numId w:val="7"/>
        </w:numPr>
        <w:jc w:val="both"/>
        <w:rPr>
          <w:szCs w:val="28"/>
        </w:rPr>
      </w:pPr>
      <w:r w:rsidRPr="00F648E3">
        <w:rPr>
          <w:spacing w:val="-2"/>
          <w:szCs w:val="28"/>
        </w:rPr>
        <w:t>В.А.Сухомлинский о воспитании.</w:t>
      </w:r>
    </w:p>
    <w:p w:rsidR="005B4BB3" w:rsidRPr="00F648E3" w:rsidRDefault="005B4BB3" w:rsidP="001B294C">
      <w:pPr>
        <w:pStyle w:val="BodyText"/>
        <w:numPr>
          <w:ilvl w:val="0"/>
          <w:numId w:val="7"/>
        </w:numPr>
        <w:jc w:val="both"/>
        <w:rPr>
          <w:szCs w:val="28"/>
        </w:rPr>
      </w:pPr>
      <w:r w:rsidRPr="00F648E3">
        <w:rPr>
          <w:szCs w:val="28"/>
        </w:rPr>
        <w:t>Народные традиции воспитания в творчестве В.А.Сухомлинского.</w:t>
      </w:r>
    </w:p>
    <w:p w:rsidR="005B4BB3" w:rsidRPr="00F648E3" w:rsidRDefault="005B4BB3" w:rsidP="001B294C">
      <w:pPr>
        <w:pStyle w:val="BodyText"/>
        <w:numPr>
          <w:ilvl w:val="0"/>
          <w:numId w:val="7"/>
        </w:numPr>
        <w:jc w:val="both"/>
        <w:rPr>
          <w:szCs w:val="28"/>
        </w:rPr>
      </w:pPr>
      <w:r w:rsidRPr="00F648E3">
        <w:rPr>
          <w:szCs w:val="28"/>
        </w:rPr>
        <w:t>Гражданственность и гуманизм в воспитательной работе В.А.Сухомлинского.</w:t>
      </w:r>
    </w:p>
    <w:p w:rsidR="005B4BB3" w:rsidRPr="00F648E3" w:rsidRDefault="005B4BB3" w:rsidP="001B294C">
      <w:pPr>
        <w:pStyle w:val="BodyText"/>
        <w:numPr>
          <w:ilvl w:val="0"/>
          <w:numId w:val="7"/>
        </w:numPr>
        <w:jc w:val="both"/>
        <w:rPr>
          <w:szCs w:val="28"/>
        </w:rPr>
      </w:pPr>
      <w:r w:rsidRPr="00F648E3">
        <w:rPr>
          <w:szCs w:val="28"/>
        </w:rPr>
        <w:t>Идеи педагогического сотрудничества в воспитательной работе.</w:t>
      </w:r>
    </w:p>
    <w:p w:rsidR="005B4BB3" w:rsidRPr="00F648E3" w:rsidRDefault="005B4BB3" w:rsidP="001B294C">
      <w:pPr>
        <w:pStyle w:val="BodyText"/>
        <w:numPr>
          <w:ilvl w:val="0"/>
          <w:numId w:val="7"/>
        </w:numPr>
        <w:jc w:val="both"/>
        <w:rPr>
          <w:szCs w:val="28"/>
        </w:rPr>
      </w:pPr>
      <w:r w:rsidRPr="00F648E3">
        <w:rPr>
          <w:szCs w:val="28"/>
        </w:rPr>
        <w:t>Идеи гуманистического воспитания.</w:t>
      </w:r>
    </w:p>
    <w:p w:rsidR="005B4BB3" w:rsidRPr="00F648E3" w:rsidRDefault="005B4BB3" w:rsidP="001B294C">
      <w:pPr>
        <w:pStyle w:val="BodyText"/>
        <w:numPr>
          <w:ilvl w:val="0"/>
          <w:numId w:val="7"/>
        </w:numPr>
        <w:jc w:val="both"/>
        <w:rPr>
          <w:szCs w:val="28"/>
        </w:rPr>
      </w:pPr>
      <w:r w:rsidRPr="00F648E3">
        <w:rPr>
          <w:szCs w:val="28"/>
        </w:rPr>
        <w:t>Воспитательная работа в ОУ (в группе).</w:t>
      </w:r>
    </w:p>
    <w:p w:rsidR="005B4BB3" w:rsidRPr="00F648E3" w:rsidRDefault="005B4BB3" w:rsidP="001B294C">
      <w:pPr>
        <w:pStyle w:val="BodyText"/>
        <w:numPr>
          <w:ilvl w:val="0"/>
          <w:numId w:val="7"/>
        </w:numPr>
        <w:jc w:val="both"/>
        <w:rPr>
          <w:szCs w:val="28"/>
        </w:rPr>
      </w:pPr>
      <w:r w:rsidRPr="00F648E3">
        <w:rPr>
          <w:szCs w:val="28"/>
        </w:rPr>
        <w:t>Содержание воспитательной работы в ОУ.</w:t>
      </w:r>
    </w:p>
    <w:p w:rsidR="005B4BB3" w:rsidRPr="00F648E3" w:rsidRDefault="005B4BB3" w:rsidP="001B294C">
      <w:pPr>
        <w:pStyle w:val="BodyText"/>
        <w:numPr>
          <w:ilvl w:val="0"/>
          <w:numId w:val="7"/>
        </w:numPr>
        <w:jc w:val="both"/>
        <w:rPr>
          <w:szCs w:val="28"/>
        </w:rPr>
      </w:pPr>
      <w:r w:rsidRPr="00F648E3">
        <w:rPr>
          <w:szCs w:val="28"/>
        </w:rPr>
        <w:t>Цели и задачи воспитательной работы.</w:t>
      </w:r>
    </w:p>
    <w:p w:rsidR="005B4BB3" w:rsidRPr="00F648E3" w:rsidRDefault="005B4BB3" w:rsidP="001B294C">
      <w:pPr>
        <w:pStyle w:val="BodyText"/>
        <w:numPr>
          <w:ilvl w:val="0"/>
          <w:numId w:val="7"/>
        </w:numPr>
        <w:jc w:val="both"/>
        <w:rPr>
          <w:szCs w:val="28"/>
        </w:rPr>
      </w:pPr>
      <w:r w:rsidRPr="00F648E3">
        <w:rPr>
          <w:szCs w:val="28"/>
        </w:rPr>
        <w:t>Цель и целеполагание в воспитательной работе.</w:t>
      </w:r>
    </w:p>
    <w:p w:rsidR="005B4BB3" w:rsidRPr="00F648E3" w:rsidRDefault="005B4BB3" w:rsidP="001B294C">
      <w:pPr>
        <w:pStyle w:val="BodyText"/>
        <w:numPr>
          <w:ilvl w:val="0"/>
          <w:numId w:val="7"/>
        </w:numPr>
        <w:jc w:val="both"/>
        <w:rPr>
          <w:szCs w:val="28"/>
        </w:rPr>
      </w:pPr>
      <w:r w:rsidRPr="00F648E3">
        <w:rPr>
          <w:szCs w:val="28"/>
        </w:rPr>
        <w:t>Планирование в воспитательной работе.</w:t>
      </w:r>
    </w:p>
    <w:p w:rsidR="005B4BB3" w:rsidRPr="00F648E3" w:rsidRDefault="005B4BB3" w:rsidP="001B294C">
      <w:pPr>
        <w:pStyle w:val="BodyText"/>
        <w:numPr>
          <w:ilvl w:val="0"/>
          <w:numId w:val="7"/>
        </w:numPr>
        <w:jc w:val="both"/>
        <w:rPr>
          <w:szCs w:val="28"/>
        </w:rPr>
      </w:pPr>
      <w:r w:rsidRPr="00F648E3">
        <w:rPr>
          <w:szCs w:val="28"/>
        </w:rPr>
        <w:t>Виды и формы планов воспитательной работы.</w:t>
      </w:r>
    </w:p>
    <w:p w:rsidR="005B4BB3" w:rsidRPr="00F648E3" w:rsidRDefault="005B4BB3" w:rsidP="001B294C">
      <w:pPr>
        <w:pStyle w:val="BodyText"/>
        <w:numPr>
          <w:ilvl w:val="0"/>
          <w:numId w:val="7"/>
        </w:numPr>
        <w:jc w:val="both"/>
        <w:rPr>
          <w:szCs w:val="28"/>
        </w:rPr>
      </w:pPr>
      <w:r w:rsidRPr="00F648E3">
        <w:rPr>
          <w:szCs w:val="28"/>
        </w:rPr>
        <w:t>Воспитательная работа в системе НПО (СПОУ, ЦПО)</w:t>
      </w:r>
    </w:p>
    <w:p w:rsidR="005B4BB3" w:rsidRPr="00F648E3" w:rsidRDefault="005B4BB3" w:rsidP="001B294C">
      <w:pPr>
        <w:pStyle w:val="BodyText"/>
        <w:numPr>
          <w:ilvl w:val="0"/>
          <w:numId w:val="7"/>
        </w:numPr>
        <w:jc w:val="both"/>
        <w:rPr>
          <w:szCs w:val="28"/>
        </w:rPr>
      </w:pPr>
      <w:r w:rsidRPr="00F648E3">
        <w:rPr>
          <w:szCs w:val="28"/>
        </w:rPr>
        <w:t>Воспитательная работа в альтернативных учебных заведениях.</w:t>
      </w:r>
    </w:p>
    <w:p w:rsidR="005B4BB3" w:rsidRPr="00F648E3" w:rsidRDefault="005B4BB3" w:rsidP="001B294C">
      <w:pPr>
        <w:pStyle w:val="BodyText"/>
        <w:numPr>
          <w:ilvl w:val="0"/>
          <w:numId w:val="7"/>
        </w:numPr>
        <w:jc w:val="both"/>
        <w:rPr>
          <w:szCs w:val="28"/>
        </w:rPr>
      </w:pPr>
      <w:r w:rsidRPr="00F648E3">
        <w:rPr>
          <w:szCs w:val="28"/>
        </w:rPr>
        <w:t>Формы организации воспитательной работы.</w:t>
      </w:r>
    </w:p>
    <w:p w:rsidR="005B4BB3" w:rsidRPr="00F648E3" w:rsidRDefault="005B4BB3" w:rsidP="001B294C">
      <w:pPr>
        <w:pStyle w:val="BodyText"/>
        <w:numPr>
          <w:ilvl w:val="0"/>
          <w:numId w:val="7"/>
        </w:numPr>
        <w:jc w:val="both"/>
        <w:rPr>
          <w:szCs w:val="28"/>
        </w:rPr>
      </w:pPr>
      <w:r w:rsidRPr="00F648E3">
        <w:rPr>
          <w:szCs w:val="28"/>
        </w:rPr>
        <w:t>Технология воспитательного процесса.</w:t>
      </w:r>
    </w:p>
    <w:p w:rsidR="005B4BB3" w:rsidRPr="00F648E3" w:rsidRDefault="005B4BB3" w:rsidP="001B294C">
      <w:pPr>
        <w:pStyle w:val="BodyText"/>
        <w:numPr>
          <w:ilvl w:val="0"/>
          <w:numId w:val="7"/>
        </w:numPr>
        <w:jc w:val="both"/>
        <w:rPr>
          <w:szCs w:val="28"/>
        </w:rPr>
      </w:pPr>
      <w:r w:rsidRPr="00F648E3">
        <w:rPr>
          <w:szCs w:val="28"/>
        </w:rPr>
        <w:t>Методы и приемы воспитания.</w:t>
      </w:r>
    </w:p>
    <w:p w:rsidR="005B4BB3" w:rsidRPr="00F648E3" w:rsidRDefault="005B4BB3" w:rsidP="001B294C">
      <w:pPr>
        <w:pStyle w:val="BodyText"/>
        <w:numPr>
          <w:ilvl w:val="0"/>
          <w:numId w:val="7"/>
        </w:numPr>
        <w:jc w:val="both"/>
        <w:rPr>
          <w:szCs w:val="28"/>
        </w:rPr>
      </w:pPr>
      <w:r w:rsidRPr="00F648E3">
        <w:rPr>
          <w:szCs w:val="28"/>
        </w:rPr>
        <w:t xml:space="preserve">Приемы мотивации оценки </w:t>
      </w:r>
      <w:r w:rsidRPr="00F648E3">
        <w:rPr>
          <w:iCs/>
          <w:szCs w:val="28"/>
        </w:rPr>
        <w:t xml:space="preserve">студентами </w:t>
      </w:r>
      <w:r w:rsidRPr="00F648E3">
        <w:rPr>
          <w:szCs w:val="28"/>
        </w:rPr>
        <w:t>своего поведения.</w:t>
      </w:r>
    </w:p>
    <w:p w:rsidR="005B4BB3" w:rsidRPr="00F648E3" w:rsidRDefault="005B4BB3" w:rsidP="001B294C">
      <w:pPr>
        <w:pStyle w:val="BodyText"/>
        <w:numPr>
          <w:ilvl w:val="0"/>
          <w:numId w:val="7"/>
        </w:numPr>
        <w:jc w:val="both"/>
        <w:rPr>
          <w:szCs w:val="28"/>
        </w:rPr>
      </w:pPr>
      <w:r w:rsidRPr="00F648E3">
        <w:rPr>
          <w:szCs w:val="28"/>
        </w:rPr>
        <w:t>Проблема цели и целеполагания в воспитании.</w:t>
      </w:r>
    </w:p>
    <w:p w:rsidR="005B4BB3" w:rsidRPr="00F648E3" w:rsidRDefault="005B4BB3" w:rsidP="001B294C">
      <w:pPr>
        <w:pStyle w:val="BodyText"/>
        <w:numPr>
          <w:ilvl w:val="0"/>
          <w:numId w:val="7"/>
        </w:numPr>
        <w:jc w:val="both"/>
        <w:rPr>
          <w:szCs w:val="28"/>
        </w:rPr>
      </w:pPr>
      <w:r w:rsidRPr="00F648E3">
        <w:rPr>
          <w:szCs w:val="28"/>
        </w:rPr>
        <w:t>Самооценка школьника, ее роль в воспитании.</w:t>
      </w:r>
    </w:p>
    <w:p w:rsidR="005B4BB3" w:rsidRPr="00F648E3" w:rsidRDefault="005B4BB3" w:rsidP="001B294C">
      <w:pPr>
        <w:pStyle w:val="BodyText"/>
        <w:numPr>
          <w:ilvl w:val="0"/>
          <w:numId w:val="7"/>
        </w:numPr>
        <w:jc w:val="both"/>
        <w:rPr>
          <w:szCs w:val="28"/>
        </w:rPr>
      </w:pPr>
      <w:r w:rsidRPr="00F648E3">
        <w:rPr>
          <w:szCs w:val="28"/>
        </w:rPr>
        <w:t>Мотивация поведения и формирование личности.</w:t>
      </w:r>
    </w:p>
    <w:p w:rsidR="005B4BB3" w:rsidRPr="00F648E3" w:rsidRDefault="005B4BB3" w:rsidP="001B294C">
      <w:pPr>
        <w:pStyle w:val="BodyText"/>
        <w:numPr>
          <w:ilvl w:val="0"/>
          <w:numId w:val="7"/>
        </w:numPr>
        <w:jc w:val="both"/>
        <w:rPr>
          <w:szCs w:val="28"/>
        </w:rPr>
      </w:pPr>
      <w:r w:rsidRPr="00F648E3">
        <w:rPr>
          <w:szCs w:val="28"/>
        </w:rPr>
        <w:t>Особенности воспитательной работы с неформалами.</w:t>
      </w:r>
    </w:p>
    <w:p w:rsidR="005B4BB3" w:rsidRPr="00F648E3" w:rsidRDefault="005B4BB3" w:rsidP="001B294C">
      <w:pPr>
        <w:pStyle w:val="BodyText"/>
        <w:numPr>
          <w:ilvl w:val="0"/>
          <w:numId w:val="7"/>
        </w:numPr>
        <w:jc w:val="both"/>
        <w:rPr>
          <w:szCs w:val="28"/>
        </w:rPr>
      </w:pPr>
      <w:r w:rsidRPr="00F648E3">
        <w:rPr>
          <w:spacing w:val="-2"/>
          <w:szCs w:val="28"/>
        </w:rPr>
        <w:t>Детские и юношеские общественные организации.</w:t>
      </w:r>
    </w:p>
    <w:p w:rsidR="005B4BB3" w:rsidRPr="00F648E3" w:rsidRDefault="005B4BB3" w:rsidP="001B294C">
      <w:pPr>
        <w:pStyle w:val="BodyText"/>
        <w:numPr>
          <w:ilvl w:val="0"/>
          <w:numId w:val="7"/>
        </w:numPr>
        <w:jc w:val="both"/>
        <w:rPr>
          <w:szCs w:val="28"/>
        </w:rPr>
      </w:pPr>
      <w:r w:rsidRPr="00F648E3">
        <w:rPr>
          <w:szCs w:val="28"/>
        </w:rPr>
        <w:t>Самоуправление студентов.</w:t>
      </w:r>
    </w:p>
    <w:p w:rsidR="005B4BB3" w:rsidRPr="00F648E3" w:rsidRDefault="005B4BB3" w:rsidP="001B294C">
      <w:pPr>
        <w:pStyle w:val="BodyText"/>
        <w:numPr>
          <w:ilvl w:val="0"/>
          <w:numId w:val="7"/>
        </w:numPr>
        <w:jc w:val="both"/>
        <w:rPr>
          <w:szCs w:val="28"/>
        </w:rPr>
      </w:pPr>
      <w:r w:rsidRPr="00F648E3">
        <w:rPr>
          <w:szCs w:val="28"/>
        </w:rPr>
        <w:t>Воспитание коллективом или совместная деятельность студентов.</w:t>
      </w:r>
    </w:p>
    <w:p w:rsidR="005B4BB3" w:rsidRPr="00F648E3" w:rsidRDefault="005B4BB3" w:rsidP="001B294C">
      <w:pPr>
        <w:pStyle w:val="BodyText"/>
        <w:numPr>
          <w:ilvl w:val="0"/>
          <w:numId w:val="7"/>
        </w:numPr>
        <w:jc w:val="both"/>
        <w:rPr>
          <w:szCs w:val="28"/>
        </w:rPr>
      </w:pPr>
      <w:r w:rsidRPr="00F648E3">
        <w:rPr>
          <w:szCs w:val="28"/>
        </w:rPr>
        <w:t>Сущность свободного воспитания.</w:t>
      </w:r>
    </w:p>
    <w:p w:rsidR="005B4BB3" w:rsidRPr="00F648E3" w:rsidRDefault="005B4BB3" w:rsidP="001B294C">
      <w:pPr>
        <w:pStyle w:val="BodyText"/>
        <w:numPr>
          <w:ilvl w:val="0"/>
          <w:numId w:val="7"/>
        </w:numPr>
        <w:jc w:val="both"/>
        <w:rPr>
          <w:szCs w:val="28"/>
        </w:rPr>
      </w:pPr>
      <w:r w:rsidRPr="00F648E3">
        <w:rPr>
          <w:szCs w:val="28"/>
        </w:rPr>
        <w:t>Факторы воспитания личности.</w:t>
      </w:r>
    </w:p>
    <w:p w:rsidR="005B4BB3" w:rsidRPr="00F648E3" w:rsidRDefault="005B4BB3" w:rsidP="001B294C">
      <w:pPr>
        <w:pStyle w:val="BodyText"/>
        <w:numPr>
          <w:ilvl w:val="0"/>
          <w:numId w:val="7"/>
        </w:numPr>
        <w:jc w:val="both"/>
        <w:rPr>
          <w:szCs w:val="28"/>
        </w:rPr>
      </w:pPr>
      <w:r w:rsidRPr="00F648E3">
        <w:rPr>
          <w:szCs w:val="28"/>
        </w:rPr>
        <w:t>Воспитательная сила слова.</w:t>
      </w:r>
    </w:p>
    <w:p w:rsidR="005B4BB3" w:rsidRPr="00F648E3" w:rsidRDefault="005B4BB3" w:rsidP="001B294C">
      <w:pPr>
        <w:pStyle w:val="BodyText"/>
        <w:numPr>
          <w:ilvl w:val="0"/>
          <w:numId w:val="7"/>
        </w:numPr>
        <w:jc w:val="both"/>
        <w:rPr>
          <w:szCs w:val="28"/>
        </w:rPr>
      </w:pPr>
      <w:r w:rsidRPr="00F648E3">
        <w:rPr>
          <w:szCs w:val="28"/>
        </w:rPr>
        <w:t>0бучение школьников навыкам правильного общения.</w:t>
      </w:r>
    </w:p>
    <w:p w:rsidR="005B4BB3" w:rsidRPr="00F648E3" w:rsidRDefault="005B4BB3" w:rsidP="001B294C">
      <w:pPr>
        <w:pStyle w:val="BodyText"/>
        <w:numPr>
          <w:ilvl w:val="0"/>
          <w:numId w:val="7"/>
        </w:numPr>
        <w:jc w:val="both"/>
        <w:rPr>
          <w:szCs w:val="28"/>
        </w:rPr>
      </w:pPr>
      <w:r w:rsidRPr="00F648E3">
        <w:rPr>
          <w:szCs w:val="28"/>
        </w:rPr>
        <w:t>Общение как фактор воспитания.</w:t>
      </w:r>
    </w:p>
    <w:p w:rsidR="005B4BB3" w:rsidRPr="00F648E3" w:rsidRDefault="005B4BB3" w:rsidP="001B294C">
      <w:pPr>
        <w:pStyle w:val="BodyText"/>
        <w:numPr>
          <w:ilvl w:val="0"/>
          <w:numId w:val="7"/>
        </w:numPr>
        <w:jc w:val="both"/>
        <w:rPr>
          <w:szCs w:val="28"/>
        </w:rPr>
      </w:pPr>
      <w:r w:rsidRPr="00F648E3">
        <w:rPr>
          <w:spacing w:val="-1"/>
          <w:szCs w:val="28"/>
        </w:rPr>
        <w:t>Способы управления общественно-полезной деятельностью студентов.</w:t>
      </w:r>
    </w:p>
    <w:p w:rsidR="005B4BB3" w:rsidRPr="00F648E3" w:rsidRDefault="005B4BB3" w:rsidP="001B294C">
      <w:pPr>
        <w:pStyle w:val="BodyText"/>
        <w:numPr>
          <w:ilvl w:val="0"/>
          <w:numId w:val="7"/>
        </w:numPr>
        <w:jc w:val="both"/>
        <w:rPr>
          <w:szCs w:val="28"/>
        </w:rPr>
      </w:pPr>
      <w:r w:rsidRPr="00F648E3">
        <w:rPr>
          <w:spacing w:val="-1"/>
          <w:szCs w:val="28"/>
        </w:rPr>
        <w:t>Воспитание самостоятельности и инициативы у студентов.</w:t>
      </w:r>
    </w:p>
    <w:p w:rsidR="005B4BB3" w:rsidRPr="00F648E3" w:rsidRDefault="005B4BB3" w:rsidP="001B294C">
      <w:pPr>
        <w:pStyle w:val="BodyText"/>
        <w:numPr>
          <w:ilvl w:val="0"/>
          <w:numId w:val="7"/>
        </w:numPr>
        <w:jc w:val="both"/>
        <w:rPr>
          <w:szCs w:val="28"/>
        </w:rPr>
      </w:pPr>
      <w:r w:rsidRPr="00F648E3">
        <w:rPr>
          <w:szCs w:val="28"/>
        </w:rPr>
        <w:t>Общественно-полезная деятельность как фактор воспитания.</w:t>
      </w:r>
    </w:p>
    <w:p w:rsidR="005B4BB3" w:rsidRPr="00F648E3" w:rsidRDefault="005B4BB3" w:rsidP="001B294C">
      <w:pPr>
        <w:pStyle w:val="BodyText"/>
        <w:numPr>
          <w:ilvl w:val="0"/>
          <w:numId w:val="7"/>
        </w:numPr>
        <w:jc w:val="both"/>
        <w:rPr>
          <w:szCs w:val="28"/>
        </w:rPr>
      </w:pPr>
      <w:r w:rsidRPr="00F648E3">
        <w:rPr>
          <w:spacing w:val="-1"/>
          <w:szCs w:val="28"/>
        </w:rPr>
        <w:t>Педагогическая ситуация в воспитании.</w:t>
      </w:r>
    </w:p>
    <w:p w:rsidR="005B4BB3" w:rsidRPr="00F648E3" w:rsidRDefault="005B4BB3" w:rsidP="001B294C">
      <w:pPr>
        <w:pStyle w:val="BodyText"/>
        <w:numPr>
          <w:ilvl w:val="0"/>
          <w:numId w:val="7"/>
        </w:numPr>
        <w:jc w:val="both"/>
        <w:rPr>
          <w:szCs w:val="28"/>
        </w:rPr>
      </w:pPr>
      <w:r w:rsidRPr="00F648E3">
        <w:rPr>
          <w:szCs w:val="28"/>
        </w:rPr>
        <w:t xml:space="preserve">Педагогическое творчество в воспитательной работе. </w:t>
      </w:r>
    </w:p>
    <w:p w:rsidR="005B4BB3" w:rsidRPr="00F648E3" w:rsidRDefault="005B4BB3" w:rsidP="001B294C">
      <w:pPr>
        <w:pStyle w:val="BodyText"/>
        <w:numPr>
          <w:ilvl w:val="0"/>
          <w:numId w:val="7"/>
        </w:numPr>
        <w:jc w:val="both"/>
        <w:rPr>
          <w:szCs w:val="28"/>
        </w:rPr>
      </w:pPr>
      <w:r w:rsidRPr="00F648E3">
        <w:rPr>
          <w:szCs w:val="28"/>
        </w:rPr>
        <w:t>Убеждение в педагогическом процессе.</w:t>
      </w:r>
    </w:p>
    <w:p w:rsidR="005B4BB3" w:rsidRPr="00F648E3" w:rsidRDefault="005B4BB3" w:rsidP="001B294C">
      <w:pPr>
        <w:pStyle w:val="BodyText"/>
        <w:numPr>
          <w:ilvl w:val="0"/>
          <w:numId w:val="7"/>
        </w:numPr>
        <w:jc w:val="both"/>
        <w:rPr>
          <w:szCs w:val="28"/>
        </w:rPr>
      </w:pPr>
      <w:r w:rsidRPr="00F648E3">
        <w:rPr>
          <w:szCs w:val="28"/>
        </w:rPr>
        <w:t>Внушение в педагогическом процессе.</w:t>
      </w:r>
    </w:p>
    <w:p w:rsidR="005B4BB3" w:rsidRPr="00F648E3" w:rsidRDefault="005B4BB3" w:rsidP="001B294C">
      <w:pPr>
        <w:pStyle w:val="BodyText"/>
        <w:numPr>
          <w:ilvl w:val="0"/>
          <w:numId w:val="7"/>
        </w:numPr>
        <w:jc w:val="both"/>
        <w:rPr>
          <w:szCs w:val="28"/>
        </w:rPr>
      </w:pPr>
      <w:r w:rsidRPr="00F648E3">
        <w:rPr>
          <w:szCs w:val="28"/>
        </w:rPr>
        <w:t>Сущность и характеристика педагогического процесса.</w:t>
      </w:r>
    </w:p>
    <w:p w:rsidR="005B4BB3" w:rsidRPr="00F648E3" w:rsidRDefault="005B4BB3" w:rsidP="001B294C">
      <w:pPr>
        <w:pStyle w:val="BodyText"/>
        <w:numPr>
          <w:ilvl w:val="0"/>
          <w:numId w:val="7"/>
        </w:numPr>
        <w:jc w:val="both"/>
        <w:rPr>
          <w:szCs w:val="28"/>
        </w:rPr>
      </w:pPr>
      <w:r w:rsidRPr="00F648E3">
        <w:rPr>
          <w:szCs w:val="28"/>
        </w:rPr>
        <w:t>Сущность и закономерности воспитания.</w:t>
      </w:r>
    </w:p>
    <w:p w:rsidR="005B4BB3" w:rsidRPr="00F648E3" w:rsidRDefault="005B4BB3" w:rsidP="001B294C">
      <w:pPr>
        <w:pStyle w:val="BodyText"/>
        <w:numPr>
          <w:ilvl w:val="0"/>
          <w:numId w:val="7"/>
        </w:numPr>
        <w:jc w:val="both"/>
        <w:rPr>
          <w:szCs w:val="28"/>
        </w:rPr>
      </w:pPr>
      <w:r w:rsidRPr="00F648E3">
        <w:rPr>
          <w:spacing w:val="-2"/>
          <w:szCs w:val="28"/>
        </w:rPr>
        <w:t>Методика диспута.</w:t>
      </w:r>
    </w:p>
    <w:p w:rsidR="005B4BB3" w:rsidRPr="00F648E3" w:rsidRDefault="005B4BB3" w:rsidP="001B294C">
      <w:pPr>
        <w:pStyle w:val="BodyText"/>
        <w:numPr>
          <w:ilvl w:val="0"/>
          <w:numId w:val="7"/>
        </w:numPr>
        <w:jc w:val="both"/>
        <w:rPr>
          <w:szCs w:val="28"/>
        </w:rPr>
      </w:pPr>
      <w:r w:rsidRPr="00F648E3">
        <w:rPr>
          <w:szCs w:val="28"/>
        </w:rPr>
        <w:t>Методика дискуссии.</w:t>
      </w:r>
    </w:p>
    <w:p w:rsidR="005B4BB3" w:rsidRPr="00F648E3" w:rsidRDefault="005B4BB3" w:rsidP="001B294C">
      <w:pPr>
        <w:pStyle w:val="BodyText"/>
        <w:numPr>
          <w:ilvl w:val="0"/>
          <w:numId w:val="7"/>
        </w:numPr>
        <w:jc w:val="both"/>
        <w:rPr>
          <w:szCs w:val="28"/>
        </w:rPr>
      </w:pPr>
      <w:r w:rsidRPr="00F648E3">
        <w:rPr>
          <w:spacing w:val="-1"/>
          <w:szCs w:val="28"/>
        </w:rPr>
        <w:t>Методика этических бесед.</w:t>
      </w:r>
    </w:p>
    <w:p w:rsidR="005B4BB3" w:rsidRPr="00F648E3" w:rsidRDefault="005B4BB3" w:rsidP="001B294C">
      <w:pPr>
        <w:pStyle w:val="BodyText"/>
        <w:numPr>
          <w:ilvl w:val="0"/>
          <w:numId w:val="7"/>
        </w:numPr>
        <w:jc w:val="both"/>
        <w:rPr>
          <w:szCs w:val="28"/>
        </w:rPr>
      </w:pPr>
      <w:r w:rsidRPr="00F648E3">
        <w:rPr>
          <w:szCs w:val="28"/>
        </w:rPr>
        <w:t>Методика классного часа.</w:t>
      </w:r>
    </w:p>
    <w:p w:rsidR="005B4BB3" w:rsidRPr="00F648E3" w:rsidRDefault="005B4BB3" w:rsidP="001B294C">
      <w:pPr>
        <w:pStyle w:val="BodyText"/>
        <w:numPr>
          <w:ilvl w:val="0"/>
          <w:numId w:val="7"/>
        </w:numPr>
        <w:jc w:val="both"/>
        <w:rPr>
          <w:szCs w:val="28"/>
        </w:rPr>
      </w:pPr>
      <w:r w:rsidRPr="00F648E3">
        <w:rPr>
          <w:szCs w:val="28"/>
        </w:rPr>
        <w:t>Техника педагогического общения.</w:t>
      </w:r>
    </w:p>
    <w:p w:rsidR="005B4BB3" w:rsidRPr="00F648E3" w:rsidRDefault="005B4BB3" w:rsidP="001B294C">
      <w:pPr>
        <w:pStyle w:val="BodyText"/>
        <w:numPr>
          <w:ilvl w:val="0"/>
          <w:numId w:val="7"/>
        </w:numPr>
        <w:jc w:val="both"/>
        <w:rPr>
          <w:szCs w:val="28"/>
        </w:rPr>
      </w:pPr>
      <w:r w:rsidRPr="00F648E3">
        <w:rPr>
          <w:szCs w:val="28"/>
        </w:rPr>
        <w:t>Юмор в воспитании.</w:t>
      </w:r>
    </w:p>
    <w:p w:rsidR="005B4BB3" w:rsidRPr="00F648E3" w:rsidRDefault="005B4BB3" w:rsidP="001B294C">
      <w:pPr>
        <w:pStyle w:val="BodyText"/>
        <w:numPr>
          <w:ilvl w:val="0"/>
          <w:numId w:val="7"/>
        </w:numPr>
        <w:jc w:val="both"/>
        <w:rPr>
          <w:szCs w:val="28"/>
        </w:rPr>
      </w:pPr>
      <w:r w:rsidRPr="00F648E3">
        <w:rPr>
          <w:szCs w:val="28"/>
        </w:rPr>
        <w:t>Воспитание творчества.</w:t>
      </w:r>
    </w:p>
    <w:p w:rsidR="005B4BB3" w:rsidRPr="00F648E3" w:rsidRDefault="005B4BB3" w:rsidP="001B294C">
      <w:pPr>
        <w:pStyle w:val="BodyText"/>
        <w:numPr>
          <w:ilvl w:val="0"/>
          <w:numId w:val="7"/>
        </w:numPr>
        <w:jc w:val="both"/>
        <w:rPr>
          <w:szCs w:val="28"/>
        </w:rPr>
      </w:pPr>
      <w:r w:rsidRPr="00F648E3">
        <w:rPr>
          <w:szCs w:val="28"/>
        </w:rPr>
        <w:t>Приобщение студентов к творчеству.</w:t>
      </w:r>
    </w:p>
    <w:p w:rsidR="005B4BB3" w:rsidRPr="00F648E3" w:rsidRDefault="005B4BB3" w:rsidP="001B294C">
      <w:pPr>
        <w:pStyle w:val="BodyText"/>
        <w:numPr>
          <w:ilvl w:val="0"/>
          <w:numId w:val="7"/>
        </w:numPr>
        <w:jc w:val="both"/>
        <w:rPr>
          <w:szCs w:val="28"/>
        </w:rPr>
      </w:pPr>
      <w:r w:rsidRPr="00F648E3">
        <w:rPr>
          <w:szCs w:val="28"/>
        </w:rPr>
        <w:t xml:space="preserve">Народные традиции и воспитание. </w:t>
      </w:r>
    </w:p>
    <w:p w:rsidR="005B4BB3" w:rsidRPr="00F648E3" w:rsidRDefault="005B4BB3" w:rsidP="001B294C">
      <w:pPr>
        <w:pStyle w:val="BodyText"/>
        <w:numPr>
          <w:ilvl w:val="0"/>
          <w:numId w:val="7"/>
        </w:numPr>
        <w:jc w:val="both"/>
        <w:rPr>
          <w:szCs w:val="28"/>
        </w:rPr>
      </w:pPr>
      <w:r w:rsidRPr="00F648E3">
        <w:rPr>
          <w:spacing w:val="-1"/>
          <w:szCs w:val="28"/>
        </w:rPr>
        <w:t>Идеи воспитания в башкирском эпосе.</w:t>
      </w:r>
    </w:p>
    <w:p w:rsidR="005B4BB3" w:rsidRPr="00F648E3" w:rsidRDefault="005B4BB3" w:rsidP="001B294C">
      <w:pPr>
        <w:pStyle w:val="BodyText"/>
        <w:numPr>
          <w:ilvl w:val="0"/>
          <w:numId w:val="7"/>
        </w:numPr>
        <w:jc w:val="both"/>
        <w:rPr>
          <w:szCs w:val="28"/>
        </w:rPr>
      </w:pPr>
      <w:r w:rsidRPr="00F648E3">
        <w:rPr>
          <w:szCs w:val="28"/>
        </w:rPr>
        <w:t>Свободное время и культура досуга студентов.</w:t>
      </w:r>
    </w:p>
    <w:p w:rsidR="005B4BB3" w:rsidRPr="00F648E3" w:rsidRDefault="005B4BB3" w:rsidP="001B294C">
      <w:pPr>
        <w:pStyle w:val="BodyText"/>
        <w:numPr>
          <w:ilvl w:val="0"/>
          <w:numId w:val="7"/>
        </w:numPr>
        <w:jc w:val="both"/>
        <w:rPr>
          <w:szCs w:val="28"/>
        </w:rPr>
      </w:pPr>
      <w:r w:rsidRPr="00F648E3">
        <w:rPr>
          <w:szCs w:val="28"/>
        </w:rPr>
        <w:t xml:space="preserve">Бюджет времени современного (городского, сельского) юноши.  </w:t>
      </w:r>
    </w:p>
    <w:p w:rsidR="005B4BB3" w:rsidRPr="00F648E3" w:rsidRDefault="005B4BB3" w:rsidP="001B294C">
      <w:pPr>
        <w:pStyle w:val="BodyText"/>
        <w:numPr>
          <w:ilvl w:val="0"/>
          <w:numId w:val="7"/>
        </w:numPr>
        <w:jc w:val="both"/>
        <w:rPr>
          <w:spacing w:val="-14"/>
          <w:szCs w:val="28"/>
        </w:rPr>
      </w:pPr>
      <w:r w:rsidRPr="00F648E3">
        <w:rPr>
          <w:szCs w:val="28"/>
        </w:rPr>
        <w:t>Педагогика межнационального общения студента в полиэтнической среде.</w:t>
      </w:r>
    </w:p>
    <w:p w:rsidR="005B4BB3" w:rsidRPr="00F648E3" w:rsidRDefault="005B4BB3" w:rsidP="001B294C">
      <w:pPr>
        <w:pStyle w:val="BodyText"/>
        <w:numPr>
          <w:ilvl w:val="0"/>
          <w:numId w:val="7"/>
        </w:numPr>
        <w:jc w:val="both"/>
        <w:rPr>
          <w:szCs w:val="28"/>
        </w:rPr>
      </w:pPr>
      <w:r w:rsidRPr="00F648E3">
        <w:rPr>
          <w:szCs w:val="28"/>
        </w:rPr>
        <w:t>Культура межнационального общения учителя-воспитателя.</w:t>
      </w:r>
    </w:p>
    <w:p w:rsidR="005B4BB3" w:rsidRPr="00F648E3" w:rsidRDefault="005B4BB3" w:rsidP="001B294C">
      <w:pPr>
        <w:pStyle w:val="BodyText"/>
        <w:numPr>
          <w:ilvl w:val="0"/>
          <w:numId w:val="7"/>
        </w:numPr>
        <w:jc w:val="both"/>
        <w:rPr>
          <w:szCs w:val="28"/>
        </w:rPr>
      </w:pPr>
      <w:r w:rsidRPr="00F648E3">
        <w:rPr>
          <w:szCs w:val="28"/>
        </w:rPr>
        <w:t>Информатизация воспитания.</w:t>
      </w:r>
    </w:p>
    <w:p w:rsidR="005B4BB3" w:rsidRPr="00F648E3" w:rsidRDefault="005B4BB3" w:rsidP="001B294C">
      <w:pPr>
        <w:pStyle w:val="BodyText"/>
        <w:numPr>
          <w:ilvl w:val="0"/>
          <w:numId w:val="7"/>
        </w:numPr>
        <w:jc w:val="both"/>
        <w:rPr>
          <w:szCs w:val="28"/>
        </w:rPr>
      </w:pPr>
      <w:r w:rsidRPr="00F648E3">
        <w:rPr>
          <w:szCs w:val="28"/>
        </w:rPr>
        <w:t>Основы медиавоспитания.</w:t>
      </w:r>
    </w:p>
    <w:p w:rsidR="005B4BB3" w:rsidRPr="00F648E3" w:rsidRDefault="005B4BB3" w:rsidP="001B294C">
      <w:pPr>
        <w:pStyle w:val="BodyText"/>
        <w:jc w:val="both"/>
        <w:rPr>
          <w:spacing w:val="-13"/>
          <w:szCs w:val="28"/>
        </w:rPr>
      </w:pPr>
    </w:p>
    <w:p w:rsidR="005B4BB3" w:rsidRPr="00F648E3" w:rsidRDefault="005B4BB3" w:rsidP="001B294C">
      <w:pPr>
        <w:pStyle w:val="BodyText"/>
        <w:jc w:val="both"/>
        <w:rPr>
          <w:szCs w:val="28"/>
        </w:rPr>
      </w:pPr>
      <w:r w:rsidRPr="00F648E3">
        <w:rPr>
          <w:szCs w:val="28"/>
        </w:rPr>
        <w:t>*По желанию  студент вправе сам сформулировать тему реферата и согласовать ее с преподавателем.</w:t>
      </w:r>
    </w:p>
    <w:p w:rsidR="005B4BB3" w:rsidRPr="00F648E3" w:rsidRDefault="005B4BB3" w:rsidP="001B294C">
      <w:pPr>
        <w:ind w:firstLine="709"/>
        <w:jc w:val="both"/>
        <w:rPr>
          <w:sz w:val="28"/>
          <w:szCs w:val="28"/>
        </w:rPr>
      </w:pPr>
    </w:p>
    <w:p w:rsidR="005B4BB3" w:rsidRPr="00F648E3" w:rsidRDefault="005B4BB3" w:rsidP="001B294C">
      <w:pPr>
        <w:ind w:firstLine="709"/>
        <w:jc w:val="both"/>
        <w:rPr>
          <w:b/>
          <w:sz w:val="28"/>
          <w:szCs w:val="28"/>
        </w:rPr>
      </w:pPr>
      <w:r w:rsidRPr="00F648E3">
        <w:rPr>
          <w:b/>
          <w:sz w:val="28"/>
          <w:szCs w:val="28"/>
        </w:rPr>
        <w:t>7. Учебно-методическое обеспечение дисциплины</w:t>
      </w:r>
    </w:p>
    <w:p w:rsidR="005B4BB3" w:rsidRPr="00F648E3" w:rsidRDefault="005B4BB3" w:rsidP="001B294C">
      <w:pPr>
        <w:ind w:firstLine="709"/>
        <w:jc w:val="both"/>
        <w:rPr>
          <w:b/>
          <w:sz w:val="28"/>
          <w:szCs w:val="28"/>
        </w:rPr>
      </w:pPr>
      <w:r w:rsidRPr="00F648E3">
        <w:rPr>
          <w:b/>
          <w:sz w:val="28"/>
          <w:szCs w:val="28"/>
        </w:rPr>
        <w:t>7.1. Рекомендуемая литература</w:t>
      </w:r>
    </w:p>
    <w:p w:rsidR="005B4BB3" w:rsidRPr="00F648E3" w:rsidRDefault="005B4BB3" w:rsidP="001B294C">
      <w:pPr>
        <w:ind w:firstLine="709"/>
        <w:jc w:val="both"/>
        <w:rPr>
          <w:i/>
          <w:sz w:val="28"/>
        </w:rPr>
      </w:pPr>
      <w:r w:rsidRPr="00F648E3">
        <w:rPr>
          <w:i/>
          <w:sz w:val="28"/>
        </w:rPr>
        <w:t>а) основная литература:</w:t>
      </w:r>
    </w:p>
    <w:p w:rsidR="005B4BB3" w:rsidRDefault="005B4BB3" w:rsidP="001B294C">
      <w:pPr>
        <w:ind w:firstLine="709"/>
        <w:jc w:val="both"/>
        <w:rPr>
          <w:sz w:val="28"/>
          <w:szCs w:val="28"/>
        </w:rPr>
      </w:pPr>
      <w:r w:rsidRPr="00F648E3">
        <w:rPr>
          <w:sz w:val="28"/>
          <w:szCs w:val="28"/>
        </w:rPr>
        <w:t xml:space="preserve"> 1. </w:t>
      </w:r>
      <w:hyperlink r:id="rId5" w:tgtFrame="_blank" w:tooltip="Все книги автора" w:history="1">
        <w:r w:rsidRPr="00BD4A10">
          <w:rPr>
            <w:rStyle w:val="Hyperlink"/>
            <w:sz w:val="28"/>
            <w:szCs w:val="28"/>
          </w:rPr>
          <w:t>Астафьева Л. С.</w:t>
        </w:r>
      </w:hyperlink>
      <w:hyperlink r:id="rId6" w:tgtFrame="_blank" w:history="1">
        <w:r w:rsidRPr="00BD4A10">
          <w:rPr>
            <w:rStyle w:val="Hyperlink"/>
            <w:bCs/>
            <w:sz w:val="28"/>
            <w:szCs w:val="28"/>
          </w:rPr>
          <w:t>Педагогика. Учебное пособие</w:t>
        </w:r>
      </w:hyperlink>
      <w:r w:rsidRPr="00BD4A10">
        <w:rPr>
          <w:sz w:val="28"/>
          <w:szCs w:val="28"/>
        </w:rPr>
        <w:t xml:space="preserve">   - М.: Российский университет дружбы народов, 2010.- Режим доступа: http: //www. </w:t>
      </w:r>
      <w:r w:rsidRPr="00BD4A10">
        <w:rPr>
          <w:sz w:val="28"/>
          <w:szCs w:val="28"/>
          <w:lang w:val="en-US"/>
        </w:rPr>
        <w:t>biblioclub</w:t>
      </w:r>
      <w:r w:rsidRPr="00BD4A10">
        <w:rPr>
          <w:sz w:val="28"/>
          <w:szCs w:val="28"/>
        </w:rPr>
        <w:t>.</w:t>
      </w:r>
      <w:r w:rsidRPr="00BD4A10">
        <w:rPr>
          <w:sz w:val="28"/>
          <w:szCs w:val="28"/>
          <w:lang w:val="en-US"/>
        </w:rPr>
        <w:t>ru</w:t>
      </w:r>
    </w:p>
    <w:p w:rsidR="005B4BB3" w:rsidRDefault="005B4BB3" w:rsidP="001B294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BD4A10">
        <w:rPr>
          <w:sz w:val="28"/>
          <w:szCs w:val="28"/>
        </w:rPr>
        <w:t>Б</w:t>
      </w:r>
      <w:hyperlink r:id="rId7" w:tgtFrame="__blanck" w:history="1">
        <w:r w:rsidRPr="00BD4A10">
          <w:rPr>
            <w:rStyle w:val="Strong"/>
            <w:b w:val="0"/>
            <w:bCs/>
            <w:sz w:val="28"/>
            <w:szCs w:val="28"/>
          </w:rPr>
          <w:t>ордовская Н., Реан А.</w:t>
        </w:r>
        <w:r w:rsidRPr="00BD4A10">
          <w:rPr>
            <w:rStyle w:val="Hyperlink"/>
            <w:sz w:val="28"/>
            <w:szCs w:val="28"/>
          </w:rPr>
          <w:t xml:space="preserve"> Педагогика. Учебное пособие. — СПб.: Питер, 2011 г.</w:t>
        </w:r>
      </w:hyperlink>
      <w:r w:rsidRPr="00BD4A10">
        <w:rPr>
          <w:sz w:val="28"/>
          <w:szCs w:val="28"/>
        </w:rPr>
        <w:t xml:space="preserve">- Режим доступа: http: // </w:t>
      </w:r>
      <w:r w:rsidRPr="00BD4A10">
        <w:rPr>
          <w:sz w:val="28"/>
          <w:szCs w:val="28"/>
          <w:lang w:val="en-US"/>
        </w:rPr>
        <w:t>ibooks</w:t>
      </w:r>
      <w:r w:rsidRPr="00BD4A10">
        <w:rPr>
          <w:sz w:val="28"/>
          <w:szCs w:val="28"/>
        </w:rPr>
        <w:t>.</w:t>
      </w:r>
      <w:r w:rsidRPr="00BD4A10">
        <w:rPr>
          <w:sz w:val="28"/>
          <w:szCs w:val="28"/>
          <w:lang w:val="en-US"/>
        </w:rPr>
        <w:t>ru</w:t>
      </w:r>
    </w:p>
    <w:p w:rsidR="005B4BB3" w:rsidRDefault="005B4BB3" w:rsidP="001B294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F648E3">
        <w:rPr>
          <w:sz w:val="28"/>
          <w:szCs w:val="28"/>
        </w:rPr>
        <w:t xml:space="preserve">Загвязинский В.И. Педагогика: учебник для студ. учреждений высш. проф. образования/. – М. :Издательский </w:t>
      </w:r>
      <w:r>
        <w:rPr>
          <w:sz w:val="28"/>
          <w:szCs w:val="28"/>
        </w:rPr>
        <w:t>центр «Академия», 2011.- 352 с.</w:t>
      </w:r>
    </w:p>
    <w:p w:rsidR="005B4BB3" w:rsidRDefault="005B4BB3" w:rsidP="001B294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F648E3">
        <w:rPr>
          <w:sz w:val="28"/>
          <w:szCs w:val="28"/>
        </w:rPr>
        <w:t xml:space="preserve">Матяш Н.В. Инновационные педагогические технологии. Проектное обучение: учеб.пособие для студ. учреждений высш. проф. образования/. –М. :Издательский центр «Академия», 2011.- 144 с. </w:t>
      </w:r>
    </w:p>
    <w:p w:rsidR="005B4BB3" w:rsidRPr="00BD4A10" w:rsidRDefault="005B4BB3" w:rsidP="001B294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BD4A10">
        <w:rPr>
          <w:sz w:val="28"/>
          <w:szCs w:val="28"/>
        </w:rPr>
        <w:t>Педагогика. Под ред. П.И. Пидкасистого.-М.:  Юрайт, 2011.-УМО РФ</w:t>
      </w:r>
    </w:p>
    <w:p w:rsidR="005B4BB3" w:rsidRPr="00F648E3" w:rsidRDefault="005B4BB3" w:rsidP="001B294C">
      <w:pPr>
        <w:ind w:firstLine="709"/>
        <w:jc w:val="both"/>
        <w:rPr>
          <w:sz w:val="28"/>
          <w:szCs w:val="28"/>
        </w:rPr>
      </w:pPr>
    </w:p>
    <w:p w:rsidR="005B4BB3" w:rsidRPr="00F648E3" w:rsidRDefault="005B4BB3" w:rsidP="001B294C">
      <w:pPr>
        <w:tabs>
          <w:tab w:val="left" w:pos="1134"/>
        </w:tabs>
        <w:ind w:left="709"/>
        <w:jc w:val="both"/>
        <w:rPr>
          <w:i/>
          <w:sz w:val="28"/>
          <w:szCs w:val="28"/>
        </w:rPr>
      </w:pPr>
      <w:r w:rsidRPr="00F648E3">
        <w:rPr>
          <w:i/>
          <w:sz w:val="28"/>
          <w:szCs w:val="28"/>
        </w:rPr>
        <w:t>б) дополнительная литература:</w:t>
      </w:r>
    </w:p>
    <w:p w:rsidR="005B4BB3" w:rsidRPr="00F648E3" w:rsidRDefault="005B4BB3" w:rsidP="001B294C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F648E3">
        <w:rPr>
          <w:sz w:val="28"/>
          <w:szCs w:val="28"/>
        </w:rPr>
        <w:t>Андреев В.И. Педагогика творческого саморазвития. – Кн.2. – Казань: Изд-во Казанского университета, 1998. – 318 с.</w:t>
      </w:r>
    </w:p>
    <w:p w:rsidR="005B4BB3" w:rsidRPr="00F648E3" w:rsidRDefault="005B4BB3" w:rsidP="001B294C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F648E3">
        <w:rPr>
          <w:sz w:val="28"/>
          <w:szCs w:val="28"/>
        </w:rPr>
        <w:t>Воспитательная деятельность педагога : учеб, пособие для студ. высш. учеб, заведений / И. А. Колесникова, С. Д. Поляков, Н. Л. Селиванова ; под общ. ред. В. А. Сластенина и И.А. Колесниковой. – М.: Издательский центр «Ака</w:t>
      </w:r>
      <w:r w:rsidRPr="00F648E3">
        <w:rPr>
          <w:sz w:val="28"/>
          <w:szCs w:val="28"/>
        </w:rPr>
        <w:softHyphen/>
        <w:t>демия», 2006. – 336 с.</w:t>
      </w:r>
    </w:p>
    <w:p w:rsidR="005B4BB3" w:rsidRPr="00F648E3" w:rsidRDefault="005B4BB3" w:rsidP="001B294C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F648E3">
        <w:rPr>
          <w:sz w:val="28"/>
          <w:szCs w:val="28"/>
        </w:rPr>
        <w:t>Гаязов А.С. Образование как пространство формирования личности гражданина. – М.: Гуманитар, изд. центр ВЛАДОС, 2006. – 284 с.</w:t>
      </w:r>
    </w:p>
    <w:p w:rsidR="005B4BB3" w:rsidRDefault="005B4BB3" w:rsidP="001B294C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F648E3">
        <w:rPr>
          <w:sz w:val="28"/>
          <w:szCs w:val="28"/>
        </w:rPr>
        <w:t>Исламова, З.И. Теория и методика воспитания. Электронное учебное пособие. Доработанное. – Уфа: Изд-во БГПУ, 2005 – 208 с.</w:t>
      </w:r>
    </w:p>
    <w:p w:rsidR="005B4BB3" w:rsidRPr="0064023A" w:rsidRDefault="005B4BB3" w:rsidP="001B294C">
      <w:pPr>
        <w:numPr>
          <w:ilvl w:val="0"/>
          <w:numId w:val="2"/>
        </w:numPr>
        <w:jc w:val="both"/>
        <w:rPr>
          <w:sz w:val="28"/>
          <w:szCs w:val="28"/>
        </w:rPr>
      </w:pPr>
      <w:r w:rsidRPr="00F648E3">
        <w:rPr>
          <w:sz w:val="28"/>
          <w:szCs w:val="28"/>
        </w:rPr>
        <w:t>Исламова, З.И. Теория и методика воспитания: Учебное пособие [Текст] – Уфа: изд-во БГПУ, 2009. – 262 с.</w:t>
      </w:r>
    </w:p>
    <w:p w:rsidR="005B4BB3" w:rsidRPr="00F648E3" w:rsidRDefault="005B4BB3" w:rsidP="001B294C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F648E3">
        <w:rPr>
          <w:sz w:val="28"/>
          <w:szCs w:val="28"/>
        </w:rPr>
        <w:t xml:space="preserve">Исламова, З.И. Теория и методика воспитания. Хрестоматия. – Уфа: Изд-во БГПУ, 2006. – 240 с. </w:t>
      </w:r>
    </w:p>
    <w:p w:rsidR="005B4BB3" w:rsidRPr="00F648E3" w:rsidRDefault="005B4BB3" w:rsidP="001B294C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F648E3">
        <w:rPr>
          <w:sz w:val="28"/>
          <w:szCs w:val="28"/>
        </w:rPr>
        <w:t>Исламова З.И. Теория и методика воспитания: Иллюстративно-наглядное пособие. - Уфа: Изд-во БГПУ, 2005. – 60 с.</w:t>
      </w:r>
    </w:p>
    <w:p w:rsidR="005B4BB3" w:rsidRPr="00F648E3" w:rsidRDefault="005B4BB3" w:rsidP="001B294C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F648E3">
        <w:rPr>
          <w:sz w:val="28"/>
          <w:szCs w:val="28"/>
        </w:rPr>
        <w:t>Кукушин В.С. Теория и методика воспитательной работы. – Ростов н/Д, 2004.</w:t>
      </w:r>
    </w:p>
    <w:p w:rsidR="005B4BB3" w:rsidRPr="00F648E3" w:rsidRDefault="005B4BB3" w:rsidP="001B294C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F648E3">
        <w:rPr>
          <w:sz w:val="28"/>
          <w:szCs w:val="28"/>
        </w:rPr>
        <w:t xml:space="preserve">Маленкова Л.И. Теория и методика воспитания: Учебное пособие под ред. П.И. Пидкасистого. М: Педагогическое общество России, 2004. – 480 с. </w:t>
      </w:r>
    </w:p>
    <w:p w:rsidR="005B4BB3" w:rsidRPr="00F648E3" w:rsidRDefault="005B4BB3" w:rsidP="001B294C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F648E3">
        <w:rPr>
          <w:sz w:val="28"/>
          <w:szCs w:val="28"/>
        </w:rPr>
        <w:t xml:space="preserve">Методика воспитательной работы в школе / Под ред. В.А. Сластенина. – М.: Академия, 2008. </w:t>
      </w:r>
    </w:p>
    <w:p w:rsidR="005B4BB3" w:rsidRPr="00F648E3" w:rsidRDefault="005B4BB3" w:rsidP="001B294C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F648E3">
        <w:rPr>
          <w:sz w:val="28"/>
          <w:szCs w:val="28"/>
        </w:rPr>
        <w:t xml:space="preserve">Настольная книга куратора (научно-методические рекомендации) / сост. Р.Х. Хайруллина, Э.А. Лутфрахманова. – Уфа: Изд-во БГПУ, 2006. – 48 с. </w:t>
      </w:r>
    </w:p>
    <w:p w:rsidR="005B4BB3" w:rsidRPr="00F648E3" w:rsidRDefault="005B4BB3" w:rsidP="001B294C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F648E3">
        <w:rPr>
          <w:sz w:val="28"/>
          <w:szCs w:val="28"/>
        </w:rPr>
        <w:t xml:space="preserve">Общая и профессиональная педагогика: Учеб. пособие / Авт.-сост.: Г.Д. Бухарова, Л.Й. Мазаева. М.В. Полякова. - Екатеринбург: Изд-во Рос. гос. проф.-пед. ун-та, 2004. - 298 с. </w:t>
      </w:r>
    </w:p>
    <w:p w:rsidR="005B4BB3" w:rsidRPr="00F648E3" w:rsidRDefault="005B4BB3" w:rsidP="001B294C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F648E3">
        <w:rPr>
          <w:sz w:val="28"/>
          <w:szCs w:val="28"/>
        </w:rPr>
        <w:t xml:space="preserve">Рожков М. Я., Байбородова Л. В. Теория и методика воспитания. – М., 2004. </w:t>
      </w:r>
    </w:p>
    <w:p w:rsidR="005B4BB3" w:rsidRDefault="005B4BB3" w:rsidP="001B294C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F648E3">
        <w:rPr>
          <w:sz w:val="28"/>
          <w:szCs w:val="28"/>
        </w:rPr>
        <w:t>Стефановская Т.А. Технологии обучения педагогике в вузе: Методическое пособие. Второе издание. – М.: Изд-во «Совершенство», 2000. – 272 с.</w:t>
      </w:r>
    </w:p>
    <w:p w:rsidR="005B4BB3" w:rsidRDefault="005B4BB3" w:rsidP="001B294C">
      <w:pPr>
        <w:numPr>
          <w:ilvl w:val="0"/>
          <w:numId w:val="2"/>
        </w:numPr>
        <w:jc w:val="both"/>
        <w:rPr>
          <w:sz w:val="28"/>
          <w:szCs w:val="28"/>
        </w:rPr>
      </w:pPr>
      <w:r w:rsidRPr="00F648E3">
        <w:rPr>
          <w:sz w:val="28"/>
          <w:szCs w:val="28"/>
        </w:rPr>
        <w:t xml:space="preserve"> Стефановская Т.А. Классный руководитель: Функции и основные направления деятельности: учеб.пособие для студ. учреждений высш. проф. образования/. –М. :Издательский центр «Академия», 2008.- 192 с.</w:t>
      </w:r>
    </w:p>
    <w:p w:rsidR="005B4BB3" w:rsidRDefault="005B4BB3" w:rsidP="001B294C">
      <w:pPr>
        <w:jc w:val="both"/>
        <w:rPr>
          <w:sz w:val="28"/>
          <w:szCs w:val="28"/>
        </w:rPr>
      </w:pPr>
    </w:p>
    <w:p w:rsidR="005B4BB3" w:rsidRPr="00BD4A10" w:rsidRDefault="005B4BB3" w:rsidP="001B294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BD4A10">
        <w:rPr>
          <w:sz w:val="28"/>
          <w:szCs w:val="28"/>
        </w:rPr>
        <w:t>) базы данных, информационно-справочные материалы и поисковые системы</w:t>
      </w:r>
    </w:p>
    <w:p w:rsidR="005B4BB3" w:rsidRPr="00BD4A10" w:rsidRDefault="005B4BB3" w:rsidP="001B294C">
      <w:pPr>
        <w:ind w:firstLine="709"/>
        <w:rPr>
          <w:sz w:val="28"/>
          <w:szCs w:val="28"/>
        </w:rPr>
      </w:pPr>
      <w:r w:rsidRPr="00BD4A10">
        <w:rPr>
          <w:b/>
          <w:sz w:val="28"/>
          <w:szCs w:val="28"/>
        </w:rPr>
        <w:t>Интернет-ресурсы:</w:t>
      </w:r>
    </w:p>
    <w:p w:rsidR="005B4BB3" w:rsidRPr="00BD4A10" w:rsidRDefault="005B4BB3" w:rsidP="001B294C">
      <w:pPr>
        <w:pStyle w:val="ListParagraph"/>
        <w:numPr>
          <w:ilvl w:val="0"/>
          <w:numId w:val="10"/>
        </w:numPr>
        <w:spacing w:before="0" w:line="240" w:lineRule="auto"/>
        <w:ind w:left="0" w:firstLine="709"/>
      </w:pPr>
      <w:r w:rsidRPr="00BD4A10">
        <w:t xml:space="preserve">Федеральный портал Российское образование –  </w:t>
      </w:r>
      <w:hyperlink r:id="rId8" w:history="1">
        <w:r w:rsidRPr="00BD4A10">
          <w:rPr>
            <w:rStyle w:val="Hyperlink"/>
          </w:rPr>
          <w:t>http://www.edu.ru/index.php?page_id=242</w:t>
        </w:r>
      </w:hyperlink>
    </w:p>
    <w:p w:rsidR="005B4BB3" w:rsidRPr="00BD4A10" w:rsidRDefault="005B4BB3" w:rsidP="001B294C">
      <w:pPr>
        <w:numPr>
          <w:ilvl w:val="0"/>
          <w:numId w:val="10"/>
        </w:numPr>
        <w:ind w:left="0" w:firstLine="709"/>
        <w:contextualSpacing/>
        <w:rPr>
          <w:sz w:val="28"/>
          <w:szCs w:val="28"/>
        </w:rPr>
      </w:pPr>
      <w:r w:rsidRPr="00BD4A10">
        <w:rPr>
          <w:sz w:val="28"/>
          <w:szCs w:val="28"/>
        </w:rPr>
        <w:t xml:space="preserve">Каталог образовательных интернет-ресурсов –  </w:t>
      </w:r>
      <w:hyperlink r:id="rId9" w:history="1">
        <w:r w:rsidRPr="00BD4A10">
          <w:rPr>
            <w:rStyle w:val="Hyperlink"/>
            <w:sz w:val="28"/>
            <w:szCs w:val="28"/>
          </w:rPr>
          <w:t>http://www.edu.ru/index.php?page_id=6</w:t>
        </w:r>
      </w:hyperlink>
      <w:r w:rsidRPr="00BD4A10">
        <w:rPr>
          <w:sz w:val="28"/>
          <w:szCs w:val="28"/>
        </w:rPr>
        <w:t xml:space="preserve"> Библиотека портала –</w:t>
      </w:r>
      <w:hyperlink r:id="rId10" w:history="1">
        <w:r w:rsidRPr="00BD4A10">
          <w:rPr>
            <w:rStyle w:val="Hyperlink"/>
            <w:sz w:val="28"/>
            <w:szCs w:val="28"/>
          </w:rPr>
          <w:t>http://www.edu.ru/index.php?page_id=242</w:t>
        </w:r>
      </w:hyperlink>
    </w:p>
    <w:p w:rsidR="005B4BB3" w:rsidRPr="00BD4A10" w:rsidRDefault="005B4BB3" w:rsidP="001B294C">
      <w:pPr>
        <w:widowControl w:val="0"/>
        <w:adjustRightInd w:val="0"/>
        <w:ind w:firstLine="709"/>
        <w:rPr>
          <w:sz w:val="28"/>
          <w:szCs w:val="28"/>
        </w:rPr>
      </w:pPr>
      <w:r w:rsidRPr="00BD4A10">
        <w:rPr>
          <w:sz w:val="28"/>
          <w:szCs w:val="28"/>
        </w:rPr>
        <w:t>3.   Научная  электронная библиотека e</w:t>
      </w:r>
      <w:r w:rsidRPr="00BD4A10">
        <w:rPr>
          <w:sz w:val="28"/>
          <w:szCs w:val="28"/>
          <w:lang w:val="en-US"/>
        </w:rPr>
        <w:t>LIBRARY</w:t>
      </w:r>
      <w:r w:rsidRPr="00BD4A10">
        <w:rPr>
          <w:sz w:val="28"/>
          <w:szCs w:val="28"/>
        </w:rPr>
        <w:t>.</w:t>
      </w:r>
      <w:r w:rsidRPr="00BD4A10">
        <w:rPr>
          <w:sz w:val="28"/>
          <w:szCs w:val="28"/>
          <w:lang w:val="en-US"/>
        </w:rPr>
        <w:t>RU</w:t>
      </w:r>
      <w:r w:rsidRPr="00BD4A10">
        <w:rPr>
          <w:sz w:val="28"/>
          <w:szCs w:val="28"/>
        </w:rPr>
        <w:t xml:space="preserve">  –</w:t>
      </w:r>
    </w:p>
    <w:p w:rsidR="005B4BB3" w:rsidRPr="00BD4A10" w:rsidRDefault="005B4BB3" w:rsidP="001B294C">
      <w:pPr>
        <w:widowControl w:val="0"/>
        <w:tabs>
          <w:tab w:val="num" w:pos="0"/>
        </w:tabs>
        <w:adjustRightInd w:val="0"/>
        <w:ind w:firstLine="709"/>
        <w:rPr>
          <w:snapToGrid w:val="0"/>
          <w:sz w:val="28"/>
          <w:szCs w:val="28"/>
          <w:shd w:val="clear" w:color="auto" w:fill="FFFFFF"/>
        </w:rPr>
      </w:pPr>
      <w:hyperlink r:id="rId11" w:history="1">
        <w:r w:rsidRPr="00BD4A10">
          <w:rPr>
            <w:rStyle w:val="Hyperlink"/>
            <w:sz w:val="28"/>
            <w:szCs w:val="28"/>
          </w:rPr>
          <w:t>http://elibrary.ru/defaultx.asp</w:t>
        </w:r>
      </w:hyperlink>
    </w:p>
    <w:p w:rsidR="005B4BB3" w:rsidRPr="00BD4A10" w:rsidRDefault="005B4BB3" w:rsidP="001B294C">
      <w:pPr>
        <w:ind w:firstLine="709"/>
        <w:rPr>
          <w:sz w:val="28"/>
          <w:szCs w:val="28"/>
        </w:rPr>
      </w:pPr>
      <w:r w:rsidRPr="00BD4A10">
        <w:rPr>
          <w:bCs/>
          <w:sz w:val="28"/>
          <w:szCs w:val="28"/>
        </w:rPr>
        <w:t xml:space="preserve">4. </w:t>
      </w:r>
      <w:r w:rsidRPr="00BD4A10">
        <w:rPr>
          <w:sz w:val="28"/>
          <w:szCs w:val="28"/>
        </w:rPr>
        <w:t xml:space="preserve">. Электронная библиотека учебников. Учебники по педагогике  – </w:t>
      </w:r>
      <w:hyperlink r:id="rId12" w:history="1">
        <w:r w:rsidRPr="00BD4A10">
          <w:rPr>
            <w:rStyle w:val="Hyperlink"/>
            <w:sz w:val="28"/>
            <w:szCs w:val="28"/>
          </w:rPr>
          <w:t>http://studentam.net/content/category/1/2/5/</w:t>
        </w:r>
      </w:hyperlink>
    </w:p>
    <w:p w:rsidR="005B4BB3" w:rsidRDefault="005B4BB3" w:rsidP="001B294C">
      <w:pPr>
        <w:ind w:firstLine="709"/>
        <w:jc w:val="both"/>
        <w:rPr>
          <w:i/>
          <w:sz w:val="28"/>
          <w:szCs w:val="28"/>
        </w:rPr>
      </w:pPr>
    </w:p>
    <w:p w:rsidR="005B4BB3" w:rsidRPr="00F648E3" w:rsidRDefault="005B4BB3" w:rsidP="001B294C">
      <w:pPr>
        <w:ind w:firstLine="709"/>
        <w:jc w:val="both"/>
        <w:rPr>
          <w:i/>
          <w:sz w:val="28"/>
          <w:szCs w:val="28"/>
        </w:rPr>
      </w:pPr>
    </w:p>
    <w:p w:rsidR="005B4BB3" w:rsidRPr="00F648E3" w:rsidRDefault="005B4BB3" w:rsidP="001B294C">
      <w:pPr>
        <w:ind w:firstLine="720"/>
        <w:jc w:val="both"/>
        <w:rPr>
          <w:b/>
          <w:sz w:val="28"/>
          <w:szCs w:val="28"/>
        </w:rPr>
      </w:pPr>
      <w:r w:rsidRPr="00F648E3">
        <w:rPr>
          <w:b/>
          <w:sz w:val="28"/>
          <w:szCs w:val="28"/>
        </w:rPr>
        <w:t>8. Материально-техническое обеспечение дисциплины</w:t>
      </w:r>
    </w:p>
    <w:p w:rsidR="005B4BB3" w:rsidRPr="00F648E3" w:rsidRDefault="005B4BB3" w:rsidP="001B294C">
      <w:pPr>
        <w:ind w:firstLine="720"/>
        <w:jc w:val="both"/>
        <w:rPr>
          <w:sz w:val="28"/>
          <w:szCs w:val="28"/>
        </w:rPr>
      </w:pPr>
      <w:r w:rsidRPr="00F648E3">
        <w:rPr>
          <w:sz w:val="28"/>
          <w:szCs w:val="28"/>
        </w:rPr>
        <w:t>Для продуктивного усвоения курса «</w:t>
      </w:r>
      <w:r>
        <w:rPr>
          <w:sz w:val="28"/>
          <w:szCs w:val="28"/>
        </w:rPr>
        <w:t>Теория и м</w:t>
      </w:r>
      <w:r w:rsidRPr="00F648E3">
        <w:rPr>
          <w:sz w:val="28"/>
          <w:szCs w:val="28"/>
        </w:rPr>
        <w:t xml:space="preserve">етодика воспитательной работы», необходимо создать условия, которые позволили бы </w:t>
      </w:r>
      <w:r>
        <w:rPr>
          <w:sz w:val="28"/>
          <w:szCs w:val="28"/>
        </w:rPr>
        <w:t>п</w:t>
      </w:r>
      <w:r w:rsidRPr="00F648E3">
        <w:rPr>
          <w:sz w:val="28"/>
          <w:szCs w:val="28"/>
        </w:rPr>
        <w:t>ознакомить студентов с различными подходами и приемами внеу</w:t>
      </w:r>
      <w:r>
        <w:rPr>
          <w:sz w:val="28"/>
          <w:szCs w:val="28"/>
        </w:rPr>
        <w:t>рочной</w:t>
      </w:r>
      <w:r w:rsidRPr="00F648E3">
        <w:rPr>
          <w:sz w:val="28"/>
          <w:szCs w:val="28"/>
        </w:rPr>
        <w:t xml:space="preserve"> воспитательной работы с учащимися </w:t>
      </w:r>
      <w:r>
        <w:rPr>
          <w:sz w:val="28"/>
          <w:szCs w:val="28"/>
        </w:rPr>
        <w:t xml:space="preserve">ОУ </w:t>
      </w:r>
      <w:r w:rsidRPr="00F648E3">
        <w:rPr>
          <w:sz w:val="28"/>
          <w:szCs w:val="28"/>
        </w:rPr>
        <w:t>и повысили степень готовности к ее осуществлению педагогом. Для проведения практических занятий целесообразно оборудовать аудиторию, которая должна быть оснащена аудиовизуальными средствами обучения, позволяющими наглядно представить реальный воспитательный процесс и овладеть приемами педагогической рефлексии воспитательной деятельности.</w:t>
      </w:r>
    </w:p>
    <w:p w:rsidR="005B4BB3" w:rsidRDefault="005B4BB3" w:rsidP="001B294C">
      <w:pPr>
        <w:pStyle w:val="BodyTextIndent3"/>
        <w:spacing w:after="0"/>
        <w:ind w:left="0" w:firstLine="720"/>
        <w:jc w:val="both"/>
        <w:rPr>
          <w:sz w:val="28"/>
          <w:szCs w:val="28"/>
        </w:rPr>
      </w:pPr>
      <w:r w:rsidRPr="00F648E3">
        <w:rPr>
          <w:sz w:val="28"/>
          <w:szCs w:val="28"/>
        </w:rPr>
        <w:t xml:space="preserve">Возможность использования компьютерной и видеотехники позволяет организовывать деятельность студентов по развитию самодиагностики и работы с программно-педагогическими средствами в индивидуальном режиме. Эти и другие условия будут содействовать эффективному освоению студентами содержательной и технологической составляющей воспитательной работы в </w:t>
      </w:r>
      <w:r>
        <w:rPr>
          <w:sz w:val="28"/>
          <w:szCs w:val="28"/>
        </w:rPr>
        <w:t>образовательном учреждении</w:t>
      </w:r>
    </w:p>
    <w:p w:rsidR="005B4BB3" w:rsidRDefault="005B4BB3" w:rsidP="001B294C">
      <w:pPr>
        <w:pStyle w:val="BodyTextIndent3"/>
        <w:spacing w:after="0"/>
        <w:ind w:left="0" w:firstLine="720"/>
        <w:jc w:val="both"/>
        <w:rPr>
          <w:sz w:val="28"/>
          <w:szCs w:val="28"/>
        </w:rPr>
      </w:pPr>
    </w:p>
    <w:p w:rsidR="005B4BB3" w:rsidRPr="00F648E3" w:rsidRDefault="005B4BB3" w:rsidP="001B294C">
      <w:pPr>
        <w:pStyle w:val="BodyTextIndent3"/>
        <w:spacing w:after="0"/>
        <w:ind w:left="0" w:firstLine="720"/>
        <w:jc w:val="both"/>
        <w:rPr>
          <w:b/>
          <w:sz w:val="28"/>
          <w:szCs w:val="28"/>
        </w:rPr>
      </w:pPr>
    </w:p>
    <w:p w:rsidR="005B4BB3" w:rsidRPr="00F648E3" w:rsidRDefault="005B4BB3" w:rsidP="001B294C">
      <w:pPr>
        <w:jc w:val="both"/>
        <w:rPr>
          <w:i/>
          <w:sz w:val="28"/>
          <w:szCs w:val="28"/>
        </w:rPr>
      </w:pPr>
      <w:r w:rsidRPr="00F648E3">
        <w:rPr>
          <w:b/>
          <w:sz w:val="28"/>
          <w:szCs w:val="28"/>
        </w:rPr>
        <w:t>9. Методические рекомендации по изучению дисциплины</w:t>
      </w:r>
    </w:p>
    <w:p w:rsidR="005B4BB3" w:rsidRPr="00F648E3" w:rsidRDefault="005B4BB3" w:rsidP="001B294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648E3">
        <w:rPr>
          <w:sz w:val="28"/>
          <w:szCs w:val="28"/>
        </w:rPr>
        <w:t>Курс «</w:t>
      </w:r>
      <w:r>
        <w:rPr>
          <w:sz w:val="28"/>
          <w:szCs w:val="28"/>
        </w:rPr>
        <w:t>Теория и методика воспитательной работы</w:t>
      </w:r>
      <w:r w:rsidRPr="00F648E3">
        <w:rPr>
          <w:sz w:val="28"/>
          <w:szCs w:val="28"/>
        </w:rPr>
        <w:t xml:space="preserve">» занимает одну из ключевых позиций в цикле педагогических дисциплин. Изучение данной дисциплины направлено на развитие социально-воспитательных функций, общекультурны, социально-личностных и профессиональных компетенций педагога-организатора, </w:t>
      </w:r>
      <w:r>
        <w:rPr>
          <w:sz w:val="28"/>
          <w:szCs w:val="28"/>
        </w:rPr>
        <w:t>классного руководителя</w:t>
      </w:r>
      <w:r w:rsidRPr="00F648E3">
        <w:rPr>
          <w:sz w:val="28"/>
          <w:szCs w:val="28"/>
        </w:rPr>
        <w:t xml:space="preserve">. В этом плане исключительную роль играет не только содержательный компонент курса, но и его процессуальная составляющая. Преподавателям данной дисциплины важно особое внимание обращать на методику и технологию построения лекционно-семинарского курса, организацию СРС и НИРС по </w:t>
      </w:r>
      <w:r>
        <w:rPr>
          <w:sz w:val="28"/>
          <w:szCs w:val="28"/>
        </w:rPr>
        <w:t xml:space="preserve">современным </w:t>
      </w:r>
      <w:r w:rsidRPr="00F648E3">
        <w:rPr>
          <w:sz w:val="28"/>
          <w:szCs w:val="28"/>
        </w:rPr>
        <w:t>проблемам воспита</w:t>
      </w:r>
      <w:r>
        <w:rPr>
          <w:sz w:val="28"/>
          <w:szCs w:val="28"/>
        </w:rPr>
        <w:t>ния.</w:t>
      </w:r>
    </w:p>
    <w:p w:rsidR="005B4BB3" w:rsidRPr="00F648E3" w:rsidRDefault="005B4BB3" w:rsidP="001B294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648E3">
        <w:rPr>
          <w:sz w:val="28"/>
          <w:szCs w:val="28"/>
        </w:rPr>
        <w:t xml:space="preserve">Материал дисциплины отражен в </w:t>
      </w:r>
      <w:r>
        <w:rPr>
          <w:sz w:val="28"/>
          <w:szCs w:val="28"/>
        </w:rPr>
        <w:t>пяти</w:t>
      </w:r>
      <w:r w:rsidRPr="00F648E3">
        <w:rPr>
          <w:sz w:val="28"/>
          <w:szCs w:val="28"/>
        </w:rPr>
        <w:t xml:space="preserve"> взаимосвязанных и одновременно самостоятельных для организации промежуточного контроля модулях: </w:t>
      </w:r>
    </w:p>
    <w:p w:rsidR="005B4BB3" w:rsidRPr="00F648E3" w:rsidRDefault="005B4BB3" w:rsidP="001B294C">
      <w:pPr>
        <w:numPr>
          <w:ilvl w:val="0"/>
          <w:numId w:val="8"/>
        </w:numPr>
        <w:tabs>
          <w:tab w:val="clear" w:pos="2138"/>
        </w:tabs>
        <w:autoSpaceDE w:val="0"/>
        <w:autoSpaceDN w:val="0"/>
        <w:adjustRightInd w:val="0"/>
        <w:ind w:left="720" w:firstLine="0"/>
        <w:jc w:val="both"/>
        <w:rPr>
          <w:sz w:val="28"/>
          <w:szCs w:val="28"/>
        </w:rPr>
      </w:pPr>
      <w:r w:rsidRPr="00F648E3">
        <w:rPr>
          <w:sz w:val="28"/>
          <w:szCs w:val="28"/>
        </w:rPr>
        <w:t>Сущность воспитания и его теоретико-методологические основы.</w:t>
      </w:r>
    </w:p>
    <w:p w:rsidR="005B4BB3" w:rsidRPr="00F648E3" w:rsidRDefault="005B4BB3" w:rsidP="001B294C">
      <w:pPr>
        <w:numPr>
          <w:ilvl w:val="0"/>
          <w:numId w:val="8"/>
        </w:numPr>
        <w:tabs>
          <w:tab w:val="clear" w:pos="2138"/>
        </w:tabs>
        <w:autoSpaceDE w:val="0"/>
        <w:autoSpaceDN w:val="0"/>
        <w:adjustRightInd w:val="0"/>
        <w:ind w:left="720" w:firstLine="0"/>
        <w:jc w:val="both"/>
        <w:rPr>
          <w:sz w:val="28"/>
          <w:szCs w:val="28"/>
        </w:rPr>
      </w:pPr>
      <w:r w:rsidRPr="00F648E3">
        <w:rPr>
          <w:sz w:val="28"/>
          <w:szCs w:val="28"/>
        </w:rPr>
        <w:t>Целеполагание в воспитательном процессе.</w:t>
      </w:r>
    </w:p>
    <w:p w:rsidR="005B4BB3" w:rsidRPr="00F648E3" w:rsidRDefault="005B4BB3" w:rsidP="001B294C">
      <w:pPr>
        <w:numPr>
          <w:ilvl w:val="0"/>
          <w:numId w:val="8"/>
        </w:numPr>
        <w:tabs>
          <w:tab w:val="clear" w:pos="2138"/>
        </w:tabs>
        <w:autoSpaceDE w:val="0"/>
        <w:autoSpaceDN w:val="0"/>
        <w:adjustRightInd w:val="0"/>
        <w:ind w:left="720" w:firstLine="0"/>
        <w:jc w:val="both"/>
        <w:rPr>
          <w:sz w:val="28"/>
          <w:szCs w:val="28"/>
        </w:rPr>
      </w:pPr>
      <w:r w:rsidRPr="00F648E3">
        <w:rPr>
          <w:sz w:val="28"/>
          <w:szCs w:val="28"/>
        </w:rPr>
        <w:t>Содержание, методы и формы воспитательного процесса.</w:t>
      </w:r>
    </w:p>
    <w:p w:rsidR="005B4BB3" w:rsidRDefault="005B4BB3" w:rsidP="001B294C">
      <w:pPr>
        <w:numPr>
          <w:ilvl w:val="0"/>
          <w:numId w:val="8"/>
        </w:numPr>
        <w:tabs>
          <w:tab w:val="clear" w:pos="2138"/>
        </w:tabs>
        <w:autoSpaceDE w:val="0"/>
        <w:autoSpaceDN w:val="0"/>
        <w:adjustRightInd w:val="0"/>
        <w:ind w:left="720" w:firstLine="0"/>
        <w:jc w:val="both"/>
        <w:rPr>
          <w:sz w:val="28"/>
          <w:szCs w:val="28"/>
        </w:rPr>
      </w:pPr>
      <w:r w:rsidRPr="00F648E3">
        <w:rPr>
          <w:sz w:val="28"/>
          <w:szCs w:val="28"/>
        </w:rPr>
        <w:t>Современные концепции и технологии воспитания.</w:t>
      </w:r>
    </w:p>
    <w:p w:rsidR="005B4BB3" w:rsidRPr="00F648E3" w:rsidRDefault="005B4BB3" w:rsidP="001B294C">
      <w:pPr>
        <w:numPr>
          <w:ilvl w:val="0"/>
          <w:numId w:val="8"/>
        </w:numPr>
        <w:tabs>
          <w:tab w:val="clear" w:pos="2138"/>
        </w:tabs>
        <w:autoSpaceDE w:val="0"/>
        <w:autoSpaceDN w:val="0"/>
        <w:adjustRightInd w:val="0"/>
        <w:ind w:left="720" w:firstLine="0"/>
        <w:jc w:val="both"/>
        <w:rPr>
          <w:sz w:val="28"/>
          <w:szCs w:val="28"/>
        </w:rPr>
      </w:pPr>
      <w:r>
        <w:rPr>
          <w:sz w:val="28"/>
          <w:szCs w:val="28"/>
        </w:rPr>
        <w:t>Содержание и основные направления деятельности классного         руководителя.</w:t>
      </w:r>
    </w:p>
    <w:p w:rsidR="005B4BB3" w:rsidRPr="00F648E3" w:rsidRDefault="005B4BB3" w:rsidP="001B294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648E3">
        <w:rPr>
          <w:sz w:val="28"/>
          <w:szCs w:val="28"/>
        </w:rPr>
        <w:t>В процессе организации учебного процесса по данной дисциплине мы исходим из того, что развитие педагогического знания от его воспроизводства к пониманию, от понимания к применению и построению собственных смыслов педагогической деятельности обеспечивается взаимосвязанным представлением учебного материала на лекционных, семинарско-практических занятиях. Лекционный материал, формирующий систему теоретико-методологических знаний и позволяющий описывать, раскрывать и объяснять закономерности педагогической действительности, находит более глубокое теоретическое и практическое отражение на семинарско-практических занятиях по курсу «</w:t>
      </w:r>
      <w:r>
        <w:rPr>
          <w:sz w:val="28"/>
          <w:szCs w:val="28"/>
        </w:rPr>
        <w:t>Т</w:t>
      </w:r>
      <w:r w:rsidRPr="00F648E3">
        <w:rPr>
          <w:sz w:val="28"/>
          <w:szCs w:val="28"/>
        </w:rPr>
        <w:t>МВ». С нашей точки зрения, учебный материал не может лишь репродуктивно усваиваться студентами, он должен выращиваться в рамках их собственного мышления и деятельности. В этом плане особую значимость приобретает логика занятий, технология их проведения, последовательный переход к индивидуально-творческой и исследовательской деятельности в системе НИРС и СРС.</w:t>
      </w:r>
    </w:p>
    <w:p w:rsidR="005B4BB3" w:rsidRPr="00F648E3" w:rsidRDefault="005B4BB3" w:rsidP="001B294C">
      <w:pPr>
        <w:shd w:val="clear" w:color="auto" w:fill="FFFFFF"/>
        <w:ind w:firstLine="709"/>
        <w:jc w:val="both"/>
        <w:rPr>
          <w:sz w:val="28"/>
          <w:szCs w:val="28"/>
        </w:rPr>
      </w:pPr>
      <w:r w:rsidRPr="00F648E3">
        <w:rPr>
          <w:sz w:val="28"/>
          <w:szCs w:val="28"/>
        </w:rPr>
        <w:t>Необходимость овладения деятельностным подходом как способом организации образовательного процесса на содержательном и операционально-технологическом уровнях является одной из ключевых задач курса. Развитие педагогической деятельности будущего педагога проходит ряд уровней: от выполнения    педагогической    деятельности    по    образцу    (репродуктивная деятельность) к промежуточному уровню (самостоятельная творческая деятельность) до высшего уровня (проект</w:t>
      </w:r>
      <w:r>
        <w:rPr>
          <w:sz w:val="28"/>
          <w:szCs w:val="28"/>
        </w:rPr>
        <w:t>н</w:t>
      </w:r>
      <w:r w:rsidRPr="00F648E3">
        <w:rPr>
          <w:sz w:val="28"/>
          <w:szCs w:val="28"/>
        </w:rPr>
        <w:t>о-исследовательская деятельность студента). Развитие деятельности от одного уровня к другому должно сопровождаться дифференциацией и усложнением действий, развитием индивидуально-творческого и исследовательского потенциала педагогической деятельности студентов. С этой целью на каждом занятии студенты выполняют не отдельные педагогические действия, а реализуют педагогическую деятельность во всей совокупности ее компонентов –  сначала в простых формах по образцу, далее при выполнении аналогичных действий в СРС и НИРС вносят элементы индивидуального творчества. При этом немаловажным является реализация последовательного перехода от групповых форм выполнения педагогических действий по образцу на аудиторных занятиях к индивидуально-творческим формам и приемам педагогической деятельности в системе СРС и НИРС.</w:t>
      </w:r>
    </w:p>
    <w:p w:rsidR="005B4BB3" w:rsidRPr="00F648E3" w:rsidRDefault="005B4BB3" w:rsidP="001B294C">
      <w:pPr>
        <w:shd w:val="clear" w:color="auto" w:fill="FFFFFF"/>
        <w:ind w:firstLine="709"/>
        <w:jc w:val="both"/>
        <w:rPr>
          <w:sz w:val="28"/>
          <w:szCs w:val="28"/>
        </w:rPr>
      </w:pPr>
      <w:r w:rsidRPr="00F648E3">
        <w:rPr>
          <w:sz w:val="28"/>
          <w:szCs w:val="28"/>
        </w:rPr>
        <w:t>Таким образом, будущие специалисты ставятся в ситуацию, где они выполняют действия целеполагания, планирования, исполнения, оценки и контроля, которые, в свою очередь, обуславливаются анализом и диагностикой педагогического явления, представленного для них в качестве учебной задачи (задания).</w:t>
      </w:r>
    </w:p>
    <w:p w:rsidR="005B4BB3" w:rsidRPr="00F648E3" w:rsidRDefault="005B4BB3" w:rsidP="001B294C">
      <w:pPr>
        <w:shd w:val="clear" w:color="auto" w:fill="FFFFFF"/>
        <w:ind w:firstLine="709"/>
        <w:jc w:val="both"/>
        <w:rPr>
          <w:sz w:val="28"/>
          <w:szCs w:val="28"/>
        </w:rPr>
      </w:pPr>
      <w:r w:rsidRPr="00F648E3">
        <w:rPr>
          <w:sz w:val="28"/>
          <w:szCs w:val="28"/>
        </w:rPr>
        <w:t>Опыт показывает, что в образовательном процессе преподавание каждой дисциплины должно начинаться с рефлексии собственных возможностей и устремлений студента, постановки текущих задач жизнедеятельности, коррекции своей модели поведения, дополнения программы самообразования, составленной на начальном этапе педагогического образования. В связи с этим особую роль на занятиях по курсу играет диагностический компонент образовательного процесса, реализация которого предусматривает систему диагностики и самодиагностики развития педагогических знаний и умений, профессиональной направленности личности будущего педагога, интереса к педагогической науке на семинарско-практических занятиях курса. Каждое занятие сопровождается элементами диагностики и самодиагностики студентов, результаты которых способствуют развитию профессионального самообразования студентов (коррекции индивидуальных программ самосовершенствования студента, уточнению комплекса тренингов по педагогической технике, упражнений по педагогической рефлексии будущего учителя и т.д.). В этом плане большое значение имеет обогащение первоначальным опытом организации деятельности и самодеятельности в образовательном процессе вуза. Система аудиторных и внеаудиторных занятий особенно на начальном этапе должна стать для каждого студента своеобразным тренингом для прохождения всех звеньев педагогической деятельности, начиная с диагностирования, целеполагания, планирования, целереализации и завершая анализом и оценкой достигнутых результатов. В процессе вузовского образования будущему педагогу-организатору нужно не просто сообщать сумму знаний, а сформировать внутренне упорядоченную систему действий, позволяющих студенту усвоить определенную систему знаний и умений, обеспечивающую его субъективное развитие.</w:t>
      </w:r>
    </w:p>
    <w:p w:rsidR="005B4BB3" w:rsidRPr="00F648E3" w:rsidRDefault="005B4BB3" w:rsidP="001B294C">
      <w:pPr>
        <w:shd w:val="clear" w:color="auto" w:fill="FFFFFF"/>
        <w:ind w:firstLine="709"/>
        <w:jc w:val="both"/>
        <w:rPr>
          <w:sz w:val="28"/>
          <w:szCs w:val="28"/>
        </w:rPr>
      </w:pPr>
      <w:r w:rsidRPr="00F648E3">
        <w:rPr>
          <w:sz w:val="28"/>
          <w:szCs w:val="28"/>
        </w:rPr>
        <w:t>В    программе    отражены    современные    научные    и   методические исследования   по   данной   дисциплине.   Изучение   программного материала предваряет   общая   характеристика  его   содержания,   обоснование   значения изучаемой проблемы и её актуальности. В программе раскрывается социально-воспитательный аспект становления личности будущего педагога-организатора-воспитателя, анализируются современные подходы к классификации и технологии формирования будущего специалиста в системе общего, начального, среднего и высшего профессионального образования. Оценка знаний,  умений и соответствующих  компетенций студентов осуществляется на основе рейтингового контроля и проведения экзамена.</w:t>
      </w:r>
    </w:p>
    <w:p w:rsidR="005B4BB3" w:rsidRPr="00F648E3" w:rsidRDefault="005B4BB3" w:rsidP="001B294C">
      <w:pPr>
        <w:ind w:firstLine="709"/>
        <w:jc w:val="both"/>
        <w:rPr>
          <w:i/>
          <w:sz w:val="28"/>
          <w:szCs w:val="28"/>
        </w:rPr>
      </w:pPr>
    </w:p>
    <w:p w:rsidR="005B4BB3" w:rsidRPr="00F648E3" w:rsidRDefault="005B4BB3" w:rsidP="001B294C">
      <w:pPr>
        <w:pStyle w:val="BodyText"/>
        <w:jc w:val="both"/>
        <w:rPr>
          <w:b/>
          <w:szCs w:val="28"/>
        </w:rPr>
      </w:pPr>
      <w:r w:rsidRPr="00F648E3">
        <w:rPr>
          <w:b/>
          <w:szCs w:val="28"/>
        </w:rPr>
        <w:t xml:space="preserve">10. Требования к промежуточной аттестации по дисциплине. </w:t>
      </w:r>
    </w:p>
    <w:p w:rsidR="005B4BB3" w:rsidRDefault="005B4BB3" w:rsidP="001B294C">
      <w:pPr>
        <w:pStyle w:val="BodyText"/>
        <w:ind w:firstLine="708"/>
        <w:jc w:val="both"/>
        <w:rPr>
          <w:szCs w:val="28"/>
        </w:rPr>
      </w:pPr>
      <w:r w:rsidRPr="00F648E3">
        <w:rPr>
          <w:szCs w:val="28"/>
        </w:rPr>
        <w:t>Формой промежуточн</w:t>
      </w:r>
      <w:r>
        <w:rPr>
          <w:szCs w:val="28"/>
        </w:rPr>
        <w:t xml:space="preserve">ой </w:t>
      </w:r>
      <w:r w:rsidRPr="00766E80">
        <w:rPr>
          <w:szCs w:val="28"/>
        </w:rPr>
        <w:t>аттестации по дисциплине «Теория и методика воспитания» является экзамен в 3 семестре. Итоговая оценка за дисциплину рассчитывается как среднее значение оценок</w:t>
      </w:r>
      <w:r w:rsidRPr="00F648E3">
        <w:rPr>
          <w:szCs w:val="28"/>
        </w:rPr>
        <w:t xml:space="preserve"> за работу в течение семестра и оценки, полученной за экзамен.</w:t>
      </w:r>
    </w:p>
    <w:p w:rsidR="005B4BB3" w:rsidRDefault="005B4BB3" w:rsidP="001B294C">
      <w:pPr>
        <w:pStyle w:val="BodyText"/>
        <w:ind w:firstLine="708"/>
        <w:jc w:val="both"/>
        <w:rPr>
          <w:iCs/>
          <w:szCs w:val="28"/>
        </w:rPr>
      </w:pPr>
    </w:p>
    <w:p w:rsidR="005B4BB3" w:rsidRPr="00F648E3" w:rsidRDefault="005B4BB3" w:rsidP="001B294C">
      <w:pPr>
        <w:pStyle w:val="BodyText"/>
        <w:ind w:firstLine="708"/>
        <w:jc w:val="both"/>
        <w:rPr>
          <w:iCs/>
          <w:szCs w:val="28"/>
        </w:rPr>
      </w:pPr>
    </w:p>
    <w:p w:rsidR="005B4BB3" w:rsidRPr="003043E1" w:rsidRDefault="005B4BB3" w:rsidP="001B294C">
      <w:pPr>
        <w:pStyle w:val="BodyText"/>
        <w:jc w:val="center"/>
        <w:rPr>
          <w:b/>
          <w:i/>
          <w:iCs/>
          <w:szCs w:val="28"/>
        </w:rPr>
      </w:pPr>
      <w:r w:rsidRPr="003043E1">
        <w:rPr>
          <w:b/>
          <w:i/>
          <w:iCs/>
          <w:szCs w:val="28"/>
        </w:rPr>
        <w:t xml:space="preserve">Примерный перечень вопросов к </w:t>
      </w:r>
      <w:r>
        <w:rPr>
          <w:b/>
          <w:i/>
          <w:iCs/>
          <w:szCs w:val="28"/>
        </w:rPr>
        <w:t>зачету</w:t>
      </w:r>
    </w:p>
    <w:p w:rsidR="005B4BB3" w:rsidRPr="00F648E3" w:rsidRDefault="005B4BB3" w:rsidP="001B294C">
      <w:pPr>
        <w:pStyle w:val="BodyText"/>
        <w:numPr>
          <w:ilvl w:val="0"/>
          <w:numId w:val="9"/>
        </w:numPr>
        <w:jc w:val="both"/>
        <w:rPr>
          <w:spacing w:val="-28"/>
          <w:szCs w:val="28"/>
        </w:rPr>
      </w:pPr>
      <w:r w:rsidRPr="00F648E3">
        <w:rPr>
          <w:szCs w:val="28"/>
        </w:rPr>
        <w:t>Теория и методика воспитания как отрасль педагогической науки, ее особенности и функции.</w:t>
      </w:r>
    </w:p>
    <w:p w:rsidR="005B4BB3" w:rsidRPr="00F648E3" w:rsidRDefault="005B4BB3" w:rsidP="001B294C">
      <w:pPr>
        <w:pStyle w:val="BodyText"/>
        <w:numPr>
          <w:ilvl w:val="0"/>
          <w:numId w:val="9"/>
        </w:numPr>
        <w:jc w:val="both"/>
        <w:rPr>
          <w:spacing w:val="-12"/>
          <w:szCs w:val="28"/>
        </w:rPr>
      </w:pPr>
      <w:r w:rsidRPr="00F648E3">
        <w:rPr>
          <w:szCs w:val="28"/>
        </w:rPr>
        <w:t>Воспитание как предмет педагогики, его основные характеристики.</w:t>
      </w:r>
    </w:p>
    <w:p w:rsidR="005B4BB3" w:rsidRPr="00F648E3" w:rsidRDefault="005B4BB3" w:rsidP="001B294C">
      <w:pPr>
        <w:pStyle w:val="BodyText"/>
        <w:numPr>
          <w:ilvl w:val="0"/>
          <w:numId w:val="9"/>
        </w:numPr>
        <w:jc w:val="both"/>
        <w:rPr>
          <w:szCs w:val="28"/>
        </w:rPr>
      </w:pPr>
      <w:r w:rsidRPr="00F648E3">
        <w:rPr>
          <w:szCs w:val="28"/>
        </w:rPr>
        <w:t>Сущность воспитания и его место в целостной структуре образовательного процесса.</w:t>
      </w:r>
    </w:p>
    <w:p w:rsidR="005B4BB3" w:rsidRPr="00F648E3" w:rsidRDefault="005B4BB3" w:rsidP="001B294C">
      <w:pPr>
        <w:pStyle w:val="BodyText"/>
        <w:numPr>
          <w:ilvl w:val="0"/>
          <w:numId w:val="9"/>
        </w:numPr>
        <w:jc w:val="both"/>
        <w:rPr>
          <w:szCs w:val="28"/>
        </w:rPr>
      </w:pPr>
      <w:r w:rsidRPr="00F648E3">
        <w:rPr>
          <w:szCs w:val="28"/>
        </w:rPr>
        <w:t>Воспитание как общественное явление. Взаимосвязь социализации и воспитания.</w:t>
      </w:r>
    </w:p>
    <w:p w:rsidR="005B4BB3" w:rsidRPr="00F648E3" w:rsidRDefault="005B4BB3" w:rsidP="001B294C">
      <w:pPr>
        <w:pStyle w:val="BodyText"/>
        <w:numPr>
          <w:ilvl w:val="0"/>
          <w:numId w:val="9"/>
        </w:numPr>
        <w:jc w:val="both"/>
        <w:rPr>
          <w:spacing w:val="-12"/>
          <w:szCs w:val="28"/>
        </w:rPr>
      </w:pPr>
      <w:r w:rsidRPr="00F648E3">
        <w:rPr>
          <w:szCs w:val="28"/>
        </w:rPr>
        <w:t>Воспитание  как педагогический процесс, его основные характеристики. Теоретико-методологические основы воспитательного процесса.</w:t>
      </w:r>
    </w:p>
    <w:p w:rsidR="005B4BB3" w:rsidRPr="00F648E3" w:rsidRDefault="005B4BB3" w:rsidP="001B294C">
      <w:pPr>
        <w:pStyle w:val="BodyText"/>
        <w:numPr>
          <w:ilvl w:val="0"/>
          <w:numId w:val="9"/>
        </w:numPr>
        <w:jc w:val="both"/>
        <w:rPr>
          <w:spacing w:val="-15"/>
          <w:szCs w:val="28"/>
        </w:rPr>
      </w:pPr>
      <w:r w:rsidRPr="00F648E3">
        <w:rPr>
          <w:szCs w:val="28"/>
        </w:rPr>
        <w:t>Движущие силы и закономерности воспитания.</w:t>
      </w:r>
    </w:p>
    <w:p w:rsidR="005B4BB3" w:rsidRPr="00F648E3" w:rsidRDefault="005B4BB3" w:rsidP="001B294C">
      <w:pPr>
        <w:pStyle w:val="BodyText"/>
        <w:numPr>
          <w:ilvl w:val="0"/>
          <w:numId w:val="9"/>
        </w:numPr>
        <w:jc w:val="both"/>
        <w:rPr>
          <w:spacing w:val="-16"/>
          <w:szCs w:val="28"/>
        </w:rPr>
      </w:pPr>
      <w:r w:rsidRPr="00F648E3">
        <w:rPr>
          <w:szCs w:val="28"/>
        </w:rPr>
        <w:t>Понятие о принципах воспитания. Характеристика принципов воспитания и путей их реализации.</w:t>
      </w:r>
    </w:p>
    <w:p w:rsidR="005B4BB3" w:rsidRPr="00F648E3" w:rsidRDefault="005B4BB3" w:rsidP="001B294C">
      <w:pPr>
        <w:pStyle w:val="BodyText"/>
        <w:numPr>
          <w:ilvl w:val="0"/>
          <w:numId w:val="9"/>
        </w:numPr>
        <w:jc w:val="both"/>
        <w:rPr>
          <w:spacing w:val="-12"/>
          <w:szCs w:val="28"/>
        </w:rPr>
      </w:pPr>
      <w:r w:rsidRPr="00F648E3">
        <w:rPr>
          <w:szCs w:val="28"/>
        </w:rPr>
        <w:t>Воспитание как педагогическая система. Системно-структурный подход в воспитании.</w:t>
      </w:r>
    </w:p>
    <w:p w:rsidR="005B4BB3" w:rsidRPr="00F648E3" w:rsidRDefault="005B4BB3" w:rsidP="001B294C">
      <w:pPr>
        <w:pStyle w:val="BodyText"/>
        <w:numPr>
          <w:ilvl w:val="0"/>
          <w:numId w:val="9"/>
        </w:numPr>
        <w:jc w:val="both"/>
        <w:rPr>
          <w:szCs w:val="28"/>
        </w:rPr>
      </w:pPr>
      <w:r w:rsidRPr="00F648E3">
        <w:rPr>
          <w:szCs w:val="28"/>
        </w:rPr>
        <w:t>Структурные элементы процесса воспитания и их взаимосвязь.</w:t>
      </w:r>
    </w:p>
    <w:p w:rsidR="005B4BB3" w:rsidRPr="00F648E3" w:rsidRDefault="005B4BB3" w:rsidP="001B294C">
      <w:pPr>
        <w:pStyle w:val="BodyText"/>
        <w:numPr>
          <w:ilvl w:val="0"/>
          <w:numId w:val="9"/>
        </w:numPr>
        <w:jc w:val="both"/>
        <w:rPr>
          <w:spacing w:val="-18"/>
          <w:szCs w:val="28"/>
        </w:rPr>
      </w:pPr>
      <w:r w:rsidRPr="00F648E3">
        <w:rPr>
          <w:szCs w:val="28"/>
        </w:rPr>
        <w:t>Личность воспитанника как цель, субъект и основной критерий воспитательного процесса.</w:t>
      </w:r>
    </w:p>
    <w:p w:rsidR="005B4BB3" w:rsidRPr="00F648E3" w:rsidRDefault="005B4BB3" w:rsidP="001B294C">
      <w:pPr>
        <w:pStyle w:val="BodyText"/>
        <w:numPr>
          <w:ilvl w:val="0"/>
          <w:numId w:val="9"/>
        </w:numPr>
        <w:jc w:val="both"/>
        <w:rPr>
          <w:spacing w:val="-18"/>
          <w:szCs w:val="28"/>
        </w:rPr>
      </w:pPr>
      <w:r w:rsidRPr="00F648E3">
        <w:rPr>
          <w:szCs w:val="28"/>
        </w:rPr>
        <w:t>Воспитатель (куратор) как организатор воспитательного процесса. Квалификационная характеристика воспитателя (куратора).</w:t>
      </w:r>
    </w:p>
    <w:p w:rsidR="005B4BB3" w:rsidRPr="00F648E3" w:rsidRDefault="005B4BB3" w:rsidP="001B294C">
      <w:pPr>
        <w:pStyle w:val="BodyText"/>
        <w:numPr>
          <w:ilvl w:val="0"/>
          <w:numId w:val="9"/>
        </w:numPr>
        <w:jc w:val="both"/>
        <w:rPr>
          <w:spacing w:val="-13"/>
          <w:szCs w:val="28"/>
        </w:rPr>
      </w:pPr>
      <w:r w:rsidRPr="00F648E3">
        <w:rPr>
          <w:szCs w:val="28"/>
        </w:rPr>
        <w:t>Деятельность как источник и фактор воспитания личности студента.</w:t>
      </w:r>
    </w:p>
    <w:p w:rsidR="005B4BB3" w:rsidRPr="00F648E3" w:rsidRDefault="005B4BB3" w:rsidP="001B294C">
      <w:pPr>
        <w:pStyle w:val="BodyText"/>
        <w:numPr>
          <w:ilvl w:val="0"/>
          <w:numId w:val="9"/>
        </w:numPr>
        <w:jc w:val="both"/>
        <w:rPr>
          <w:spacing w:val="-16"/>
          <w:szCs w:val="28"/>
        </w:rPr>
      </w:pPr>
      <w:r w:rsidRPr="00F648E3">
        <w:rPr>
          <w:szCs w:val="28"/>
        </w:rPr>
        <w:t>Личностно-деятельностный подход в воспитании.</w:t>
      </w:r>
    </w:p>
    <w:p w:rsidR="005B4BB3" w:rsidRPr="00F648E3" w:rsidRDefault="005B4BB3" w:rsidP="001B294C">
      <w:pPr>
        <w:pStyle w:val="BodyText"/>
        <w:numPr>
          <w:ilvl w:val="0"/>
          <w:numId w:val="9"/>
        </w:numPr>
        <w:jc w:val="both"/>
        <w:rPr>
          <w:szCs w:val="28"/>
        </w:rPr>
      </w:pPr>
      <w:r w:rsidRPr="00F648E3">
        <w:rPr>
          <w:szCs w:val="28"/>
        </w:rPr>
        <w:t>Характеристика педагогической деятельности. Структура</w:t>
      </w:r>
      <w:r w:rsidRPr="00F648E3">
        <w:rPr>
          <w:szCs w:val="28"/>
        </w:rPr>
        <w:br/>
        <w:t>педагогической деятельности. Виды педагогической деятельности.</w:t>
      </w:r>
    </w:p>
    <w:p w:rsidR="005B4BB3" w:rsidRPr="00F648E3" w:rsidRDefault="005B4BB3" w:rsidP="001B294C">
      <w:pPr>
        <w:pStyle w:val="BodyText"/>
        <w:numPr>
          <w:ilvl w:val="0"/>
          <w:numId w:val="9"/>
        </w:numPr>
        <w:jc w:val="both"/>
        <w:rPr>
          <w:spacing w:val="-16"/>
          <w:szCs w:val="28"/>
        </w:rPr>
      </w:pPr>
      <w:r w:rsidRPr="00F648E3">
        <w:rPr>
          <w:szCs w:val="28"/>
        </w:rPr>
        <w:t>Общение как фактор воспитания и развития личности студента.</w:t>
      </w:r>
    </w:p>
    <w:p w:rsidR="005B4BB3" w:rsidRPr="00F648E3" w:rsidRDefault="005B4BB3" w:rsidP="001B294C">
      <w:pPr>
        <w:pStyle w:val="BodyText"/>
        <w:numPr>
          <w:ilvl w:val="0"/>
          <w:numId w:val="9"/>
        </w:numPr>
        <w:jc w:val="both"/>
        <w:rPr>
          <w:spacing w:val="-18"/>
          <w:szCs w:val="28"/>
        </w:rPr>
      </w:pPr>
      <w:r w:rsidRPr="00F648E3">
        <w:rPr>
          <w:szCs w:val="28"/>
        </w:rPr>
        <w:t>Педагогическое общение. Структура и функции педагогического общения.</w:t>
      </w:r>
    </w:p>
    <w:p w:rsidR="005B4BB3" w:rsidRPr="00F648E3" w:rsidRDefault="005B4BB3" w:rsidP="001B294C">
      <w:pPr>
        <w:pStyle w:val="BodyText"/>
        <w:numPr>
          <w:ilvl w:val="0"/>
          <w:numId w:val="9"/>
        </w:numPr>
        <w:jc w:val="both"/>
        <w:rPr>
          <w:spacing w:val="-18"/>
          <w:szCs w:val="28"/>
        </w:rPr>
      </w:pPr>
      <w:r w:rsidRPr="00F648E3">
        <w:rPr>
          <w:szCs w:val="28"/>
        </w:rPr>
        <w:t>Культура педагогического общения, ее основные компоненты.</w:t>
      </w:r>
    </w:p>
    <w:p w:rsidR="005B4BB3" w:rsidRPr="00F648E3" w:rsidRDefault="005B4BB3" w:rsidP="001B294C">
      <w:pPr>
        <w:pStyle w:val="BodyText"/>
        <w:numPr>
          <w:ilvl w:val="0"/>
          <w:numId w:val="9"/>
        </w:numPr>
        <w:jc w:val="both"/>
        <w:rPr>
          <w:spacing w:val="-8"/>
          <w:szCs w:val="28"/>
        </w:rPr>
      </w:pPr>
      <w:r w:rsidRPr="00F648E3">
        <w:rPr>
          <w:szCs w:val="28"/>
        </w:rPr>
        <w:t>Профессиональное мастерство педагога, пути и средства его формирования.</w:t>
      </w:r>
    </w:p>
    <w:p w:rsidR="005B4BB3" w:rsidRPr="00F648E3" w:rsidRDefault="005B4BB3" w:rsidP="001B294C">
      <w:pPr>
        <w:pStyle w:val="BodyText"/>
        <w:numPr>
          <w:ilvl w:val="0"/>
          <w:numId w:val="9"/>
        </w:numPr>
        <w:jc w:val="both"/>
        <w:rPr>
          <w:spacing w:val="-8"/>
          <w:szCs w:val="28"/>
        </w:rPr>
      </w:pPr>
      <w:r w:rsidRPr="00F648E3">
        <w:rPr>
          <w:szCs w:val="28"/>
        </w:rPr>
        <w:t xml:space="preserve">Диагностика и прогнозирование в воспитательной работе. Основные требования к педагогической диагностике. </w:t>
      </w:r>
    </w:p>
    <w:p w:rsidR="005B4BB3" w:rsidRPr="00F648E3" w:rsidRDefault="005B4BB3" w:rsidP="001B294C">
      <w:pPr>
        <w:pStyle w:val="BodyText"/>
        <w:numPr>
          <w:ilvl w:val="0"/>
          <w:numId w:val="9"/>
        </w:numPr>
        <w:jc w:val="both"/>
        <w:rPr>
          <w:szCs w:val="28"/>
        </w:rPr>
      </w:pPr>
      <w:r w:rsidRPr="00F648E3">
        <w:rPr>
          <w:spacing w:val="-2"/>
          <w:szCs w:val="28"/>
        </w:rPr>
        <w:t>Диагностические методы изучения студенческого коллектива.</w:t>
      </w:r>
    </w:p>
    <w:p w:rsidR="005B4BB3" w:rsidRPr="00F648E3" w:rsidRDefault="005B4BB3" w:rsidP="001B294C">
      <w:pPr>
        <w:pStyle w:val="BodyText"/>
        <w:numPr>
          <w:ilvl w:val="0"/>
          <w:numId w:val="9"/>
        </w:numPr>
        <w:jc w:val="both"/>
        <w:rPr>
          <w:szCs w:val="28"/>
        </w:rPr>
      </w:pPr>
      <w:r w:rsidRPr="00F648E3">
        <w:rPr>
          <w:szCs w:val="28"/>
        </w:rPr>
        <w:t>Цель и целеполагание в воспитательной работе. Проблема целей в современном образовательном учреждении.</w:t>
      </w:r>
    </w:p>
    <w:p w:rsidR="005B4BB3" w:rsidRPr="00F648E3" w:rsidRDefault="005B4BB3" w:rsidP="001B294C">
      <w:pPr>
        <w:pStyle w:val="BodyText"/>
        <w:numPr>
          <w:ilvl w:val="0"/>
          <w:numId w:val="9"/>
        </w:numPr>
        <w:jc w:val="both"/>
        <w:rPr>
          <w:szCs w:val="28"/>
        </w:rPr>
      </w:pPr>
      <w:r w:rsidRPr="00F648E3">
        <w:rPr>
          <w:szCs w:val="28"/>
        </w:rPr>
        <w:t>Планирование и план воспитательной работы. Виды и формы планов школы и классного руководителя куратора. Основные требования к планированию.</w:t>
      </w:r>
    </w:p>
    <w:p w:rsidR="005B4BB3" w:rsidRPr="00F648E3" w:rsidRDefault="005B4BB3" w:rsidP="001B294C">
      <w:pPr>
        <w:pStyle w:val="BodyText"/>
        <w:numPr>
          <w:ilvl w:val="0"/>
          <w:numId w:val="9"/>
        </w:numPr>
        <w:jc w:val="both"/>
        <w:rPr>
          <w:szCs w:val="28"/>
        </w:rPr>
      </w:pPr>
      <w:r w:rsidRPr="00F648E3">
        <w:rPr>
          <w:szCs w:val="28"/>
        </w:rPr>
        <w:t>Система методов воспитания. Различные подходы к классификации методов воспитания. Характеристика различных методов воспитания.</w:t>
      </w:r>
    </w:p>
    <w:p w:rsidR="005B4BB3" w:rsidRPr="00F648E3" w:rsidRDefault="005B4BB3" w:rsidP="001B294C">
      <w:pPr>
        <w:pStyle w:val="BodyText"/>
        <w:numPr>
          <w:ilvl w:val="0"/>
          <w:numId w:val="9"/>
        </w:numPr>
        <w:jc w:val="both"/>
        <w:rPr>
          <w:szCs w:val="28"/>
        </w:rPr>
      </w:pPr>
      <w:r w:rsidRPr="00F648E3">
        <w:rPr>
          <w:szCs w:val="28"/>
        </w:rPr>
        <w:t>Методы формирования сознания. Основные характеристики методов и</w:t>
      </w:r>
    </w:p>
    <w:p w:rsidR="005B4BB3" w:rsidRPr="00F648E3" w:rsidRDefault="005B4BB3" w:rsidP="001B294C">
      <w:pPr>
        <w:pStyle w:val="BodyText"/>
        <w:numPr>
          <w:ilvl w:val="0"/>
          <w:numId w:val="9"/>
        </w:numPr>
        <w:jc w:val="both"/>
        <w:rPr>
          <w:szCs w:val="28"/>
        </w:rPr>
      </w:pPr>
      <w:r w:rsidRPr="00F648E3">
        <w:rPr>
          <w:szCs w:val="28"/>
        </w:rPr>
        <w:t>условия их эффективного применения.</w:t>
      </w:r>
    </w:p>
    <w:p w:rsidR="005B4BB3" w:rsidRPr="00F648E3" w:rsidRDefault="005B4BB3" w:rsidP="001B294C">
      <w:pPr>
        <w:pStyle w:val="BodyText"/>
        <w:numPr>
          <w:ilvl w:val="0"/>
          <w:numId w:val="9"/>
        </w:numPr>
        <w:jc w:val="both"/>
        <w:rPr>
          <w:szCs w:val="28"/>
        </w:rPr>
      </w:pPr>
      <w:r w:rsidRPr="00F648E3">
        <w:rPr>
          <w:szCs w:val="28"/>
        </w:rPr>
        <w:t>Методы формирования опыта общественного поведения. Основные</w:t>
      </w:r>
      <w:r w:rsidRPr="00F648E3">
        <w:rPr>
          <w:szCs w:val="28"/>
        </w:rPr>
        <w:br/>
      </w:r>
      <w:r w:rsidRPr="00F648E3">
        <w:rPr>
          <w:spacing w:val="-1"/>
          <w:szCs w:val="28"/>
        </w:rPr>
        <w:t>характеристики и условия эффективности.</w:t>
      </w:r>
      <w:r w:rsidRPr="00F648E3">
        <w:rPr>
          <w:rFonts w:ascii="Arial" w:cs="Arial"/>
          <w:szCs w:val="28"/>
        </w:rPr>
        <w:tab/>
      </w:r>
    </w:p>
    <w:p w:rsidR="005B4BB3" w:rsidRPr="00F648E3" w:rsidRDefault="005B4BB3" w:rsidP="001B294C">
      <w:pPr>
        <w:pStyle w:val="BodyText"/>
        <w:numPr>
          <w:ilvl w:val="0"/>
          <w:numId w:val="9"/>
        </w:numPr>
        <w:jc w:val="both"/>
        <w:rPr>
          <w:szCs w:val="28"/>
        </w:rPr>
      </w:pPr>
      <w:r w:rsidRPr="00F648E3">
        <w:rPr>
          <w:spacing w:val="-1"/>
          <w:szCs w:val="28"/>
        </w:rPr>
        <w:t>Методы стимулирования поведения и деятельности учащихся ОУ.</w:t>
      </w:r>
    </w:p>
    <w:p w:rsidR="005B4BB3" w:rsidRPr="00F648E3" w:rsidRDefault="005B4BB3" w:rsidP="001B294C">
      <w:pPr>
        <w:pStyle w:val="BodyText"/>
        <w:numPr>
          <w:ilvl w:val="0"/>
          <w:numId w:val="9"/>
        </w:numPr>
        <w:jc w:val="both"/>
        <w:rPr>
          <w:szCs w:val="28"/>
        </w:rPr>
      </w:pPr>
      <w:r w:rsidRPr="00F648E3">
        <w:rPr>
          <w:szCs w:val="28"/>
        </w:rPr>
        <w:t>Контроль и коррекция в структуре воспитательной работы. Проблема критериев эффективности воспитательной работы.</w:t>
      </w:r>
    </w:p>
    <w:p w:rsidR="005B4BB3" w:rsidRPr="00F648E3" w:rsidRDefault="005B4BB3" w:rsidP="001B294C">
      <w:pPr>
        <w:pStyle w:val="BodyText"/>
        <w:numPr>
          <w:ilvl w:val="0"/>
          <w:numId w:val="9"/>
        </w:numPr>
        <w:jc w:val="both"/>
        <w:rPr>
          <w:szCs w:val="28"/>
        </w:rPr>
      </w:pPr>
      <w:r w:rsidRPr="00F648E3">
        <w:rPr>
          <w:szCs w:val="28"/>
        </w:rPr>
        <w:t>Система форм воспитательной работы. Различные подходы к классификации форм. Критерии отбора форм воспитания.</w:t>
      </w:r>
    </w:p>
    <w:p w:rsidR="005B4BB3" w:rsidRPr="00F648E3" w:rsidRDefault="005B4BB3" w:rsidP="001B294C">
      <w:pPr>
        <w:pStyle w:val="BodyText"/>
        <w:numPr>
          <w:ilvl w:val="0"/>
          <w:numId w:val="9"/>
        </w:numPr>
        <w:jc w:val="both"/>
        <w:rPr>
          <w:spacing w:val="-11"/>
          <w:szCs w:val="28"/>
        </w:rPr>
      </w:pPr>
      <w:r w:rsidRPr="00F648E3">
        <w:rPr>
          <w:szCs w:val="28"/>
        </w:rPr>
        <w:t>Содержание и направления воспитательной работы.</w:t>
      </w:r>
    </w:p>
    <w:p w:rsidR="005B4BB3" w:rsidRPr="00F648E3" w:rsidRDefault="005B4BB3" w:rsidP="001B294C">
      <w:pPr>
        <w:pStyle w:val="BodyText"/>
        <w:numPr>
          <w:ilvl w:val="0"/>
          <w:numId w:val="9"/>
        </w:numPr>
        <w:jc w:val="both"/>
        <w:rPr>
          <w:spacing w:val="-7"/>
          <w:szCs w:val="28"/>
        </w:rPr>
      </w:pPr>
      <w:r w:rsidRPr="00F648E3">
        <w:rPr>
          <w:szCs w:val="28"/>
        </w:rPr>
        <w:t>Задачи, содержание и формы нравственного воспитания. Критерии нравственной воспитанности</w:t>
      </w:r>
      <w:r w:rsidRPr="00F648E3">
        <w:rPr>
          <w:spacing w:val="-10"/>
          <w:szCs w:val="28"/>
        </w:rPr>
        <w:t xml:space="preserve"> учащихся.</w:t>
      </w:r>
      <w:r w:rsidRPr="00F648E3">
        <w:rPr>
          <w:szCs w:val="28"/>
        </w:rPr>
        <w:t>Задачи, содержание и формы физического воспитания.</w:t>
      </w:r>
    </w:p>
    <w:p w:rsidR="005B4BB3" w:rsidRPr="00F648E3" w:rsidRDefault="005B4BB3" w:rsidP="001B294C">
      <w:pPr>
        <w:pStyle w:val="BodyText"/>
        <w:numPr>
          <w:ilvl w:val="0"/>
          <w:numId w:val="9"/>
        </w:numPr>
        <w:jc w:val="both"/>
        <w:rPr>
          <w:spacing w:val="-7"/>
          <w:szCs w:val="28"/>
        </w:rPr>
      </w:pPr>
      <w:r w:rsidRPr="00F648E3">
        <w:rPr>
          <w:szCs w:val="28"/>
        </w:rPr>
        <w:t>Задачи, содержание и формы трудового воспитания.</w:t>
      </w:r>
    </w:p>
    <w:p w:rsidR="005B4BB3" w:rsidRPr="00F648E3" w:rsidRDefault="005B4BB3" w:rsidP="001B294C">
      <w:pPr>
        <w:pStyle w:val="BodyText"/>
        <w:numPr>
          <w:ilvl w:val="0"/>
          <w:numId w:val="9"/>
        </w:numPr>
        <w:jc w:val="both"/>
        <w:rPr>
          <w:spacing w:val="-7"/>
          <w:szCs w:val="28"/>
        </w:rPr>
      </w:pPr>
      <w:r w:rsidRPr="00F648E3">
        <w:rPr>
          <w:szCs w:val="28"/>
        </w:rPr>
        <w:t>Задачи, содержание и формы эстетического воспитания.</w:t>
      </w:r>
    </w:p>
    <w:p w:rsidR="005B4BB3" w:rsidRPr="00F648E3" w:rsidRDefault="005B4BB3" w:rsidP="001B294C">
      <w:pPr>
        <w:pStyle w:val="BodyText"/>
        <w:numPr>
          <w:ilvl w:val="0"/>
          <w:numId w:val="9"/>
        </w:numPr>
        <w:jc w:val="both"/>
        <w:rPr>
          <w:spacing w:val="-8"/>
          <w:szCs w:val="28"/>
        </w:rPr>
      </w:pPr>
      <w:r w:rsidRPr="00F648E3">
        <w:rPr>
          <w:szCs w:val="28"/>
        </w:rPr>
        <w:t>Задачи, содержание, пути и условия интеллектуального воспитания Современные концепции воспитания.</w:t>
      </w:r>
    </w:p>
    <w:p w:rsidR="005B4BB3" w:rsidRPr="00F648E3" w:rsidRDefault="005B4BB3" w:rsidP="001B294C">
      <w:pPr>
        <w:pStyle w:val="BodyText"/>
        <w:numPr>
          <w:ilvl w:val="0"/>
          <w:numId w:val="9"/>
        </w:numPr>
        <w:jc w:val="both"/>
        <w:rPr>
          <w:szCs w:val="28"/>
        </w:rPr>
      </w:pPr>
      <w:r w:rsidRPr="00F648E3">
        <w:rPr>
          <w:szCs w:val="28"/>
        </w:rPr>
        <w:t>Современные технологии воспитательного процесса.</w:t>
      </w:r>
    </w:p>
    <w:p w:rsidR="005B4BB3" w:rsidRPr="00F648E3" w:rsidRDefault="005B4BB3" w:rsidP="001B294C">
      <w:pPr>
        <w:pStyle w:val="BodyText"/>
        <w:numPr>
          <w:ilvl w:val="0"/>
          <w:numId w:val="9"/>
        </w:numPr>
        <w:jc w:val="both"/>
        <w:rPr>
          <w:szCs w:val="28"/>
        </w:rPr>
      </w:pPr>
      <w:r w:rsidRPr="00F648E3">
        <w:rPr>
          <w:szCs w:val="28"/>
        </w:rPr>
        <w:t>Сущность  процесса социализации личности.  Основы  социальной</w:t>
      </w:r>
      <w:r w:rsidRPr="00F648E3">
        <w:rPr>
          <w:szCs w:val="28"/>
        </w:rPr>
        <w:br/>
        <w:t>педагогики.</w:t>
      </w:r>
    </w:p>
    <w:p w:rsidR="005B4BB3" w:rsidRDefault="005B4BB3" w:rsidP="001B294C">
      <w:pPr>
        <w:pStyle w:val="BodyText"/>
        <w:numPr>
          <w:ilvl w:val="0"/>
          <w:numId w:val="9"/>
        </w:numPr>
        <w:jc w:val="both"/>
        <w:rPr>
          <w:szCs w:val="28"/>
        </w:rPr>
      </w:pPr>
      <w:r>
        <w:rPr>
          <w:szCs w:val="28"/>
        </w:rPr>
        <w:t>К</w:t>
      </w:r>
      <w:r w:rsidRPr="00F648E3">
        <w:rPr>
          <w:szCs w:val="28"/>
        </w:rPr>
        <w:t xml:space="preserve">лассный руководитель. Система и задачи работы </w:t>
      </w:r>
      <w:r>
        <w:rPr>
          <w:szCs w:val="28"/>
        </w:rPr>
        <w:br/>
      </w:r>
      <w:r w:rsidRPr="00F648E3">
        <w:rPr>
          <w:szCs w:val="28"/>
        </w:rPr>
        <w:t>кла</w:t>
      </w:r>
      <w:r>
        <w:rPr>
          <w:szCs w:val="28"/>
        </w:rPr>
        <w:t>ссного руководителя</w:t>
      </w:r>
      <w:r w:rsidRPr="00F648E3">
        <w:rPr>
          <w:szCs w:val="28"/>
        </w:rPr>
        <w:t>.</w:t>
      </w:r>
    </w:p>
    <w:p w:rsidR="005B4BB3" w:rsidRPr="000137C5" w:rsidRDefault="005B4BB3" w:rsidP="001B294C">
      <w:pPr>
        <w:pStyle w:val="BodyText"/>
        <w:numPr>
          <w:ilvl w:val="0"/>
          <w:numId w:val="9"/>
        </w:numPr>
        <w:ind w:left="714" w:hanging="357"/>
        <w:jc w:val="both"/>
        <w:rPr>
          <w:szCs w:val="28"/>
        </w:rPr>
      </w:pPr>
      <w:r w:rsidRPr="000137C5">
        <w:rPr>
          <w:color w:val="000000"/>
          <w:szCs w:val="28"/>
        </w:rPr>
        <w:t>Формы и методы социальной работой с семьей, различными категориями несовершеннолетних, молодежными объединениями</w:t>
      </w:r>
      <w:r>
        <w:rPr>
          <w:color w:val="000000"/>
          <w:szCs w:val="28"/>
        </w:rPr>
        <w:t>.</w:t>
      </w:r>
    </w:p>
    <w:p w:rsidR="005B4BB3" w:rsidRPr="009F448E" w:rsidRDefault="005B4BB3" w:rsidP="001B294C">
      <w:pPr>
        <w:pStyle w:val="ListParagraph"/>
        <w:numPr>
          <w:ilvl w:val="0"/>
          <w:numId w:val="9"/>
        </w:numPr>
        <w:spacing w:before="0" w:line="240" w:lineRule="auto"/>
        <w:ind w:left="714" w:hanging="357"/>
      </w:pPr>
      <w:r>
        <w:t xml:space="preserve"> Организация деятельности классного руководителя по формированию у детей и подростков правосознания, законопослушного поведения и правовой культуры.</w:t>
      </w:r>
    </w:p>
    <w:p w:rsidR="005B4BB3" w:rsidRDefault="005B4BB3" w:rsidP="001B294C">
      <w:pPr>
        <w:tabs>
          <w:tab w:val="left" w:pos="1134"/>
        </w:tabs>
        <w:ind w:firstLine="709"/>
        <w:rPr>
          <w:b/>
          <w:sz w:val="28"/>
          <w:szCs w:val="28"/>
        </w:rPr>
      </w:pPr>
    </w:p>
    <w:p w:rsidR="005B4BB3" w:rsidRPr="006273B1" w:rsidRDefault="005B4BB3" w:rsidP="001B294C">
      <w:pPr>
        <w:tabs>
          <w:tab w:val="left" w:pos="1134"/>
        </w:tabs>
        <w:ind w:firstLine="709"/>
        <w:jc w:val="center"/>
        <w:rPr>
          <w:b/>
          <w:sz w:val="32"/>
          <w:szCs w:val="32"/>
        </w:rPr>
      </w:pPr>
    </w:p>
    <w:p w:rsidR="005B4BB3" w:rsidRDefault="005B4BB3" w:rsidP="001B294C">
      <w:pPr>
        <w:tabs>
          <w:tab w:val="left" w:pos="1134"/>
        </w:tabs>
        <w:ind w:firstLine="709"/>
        <w:jc w:val="center"/>
        <w:rPr>
          <w:b/>
          <w:color w:val="000000"/>
          <w:sz w:val="32"/>
          <w:szCs w:val="32"/>
        </w:rPr>
      </w:pPr>
      <w:r w:rsidRPr="006273B1">
        <w:rPr>
          <w:b/>
          <w:color w:val="000000"/>
          <w:sz w:val="32"/>
          <w:szCs w:val="32"/>
          <w:highlight w:val="yellow"/>
        </w:rPr>
        <w:t>Это материал должен совпадать с заданиями для СРС (пункт 6.5.) или нет</w:t>
      </w:r>
    </w:p>
    <w:p w:rsidR="005B4BB3" w:rsidRPr="006273B1" w:rsidRDefault="005B4BB3" w:rsidP="001B294C">
      <w:pPr>
        <w:tabs>
          <w:tab w:val="left" w:pos="1134"/>
        </w:tabs>
        <w:ind w:firstLine="709"/>
        <w:jc w:val="center"/>
        <w:rPr>
          <w:b/>
          <w:color w:val="000000"/>
          <w:sz w:val="32"/>
          <w:szCs w:val="32"/>
        </w:rPr>
      </w:pPr>
    </w:p>
    <w:p w:rsidR="005B4BB3" w:rsidRPr="00FC128B" w:rsidRDefault="005B4BB3" w:rsidP="00A74F8A">
      <w:pPr>
        <w:tabs>
          <w:tab w:val="left" w:pos="1134"/>
        </w:tabs>
        <w:ind w:firstLine="709"/>
        <w:jc w:val="center"/>
        <w:rPr>
          <w:b/>
          <w:sz w:val="28"/>
          <w:szCs w:val="28"/>
        </w:rPr>
      </w:pPr>
      <w:r w:rsidRPr="004743F1">
        <w:rPr>
          <w:b/>
          <w:sz w:val="28"/>
          <w:szCs w:val="28"/>
        </w:rPr>
        <w:t xml:space="preserve">Примерные материалы для оценки компетенций, которые формирует данный курс: </w:t>
      </w:r>
    </w:p>
    <w:p w:rsidR="005B4BB3" w:rsidRPr="00FC128B" w:rsidRDefault="005B4BB3" w:rsidP="001B294C">
      <w:pPr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96"/>
        <w:gridCol w:w="2007"/>
        <w:gridCol w:w="4961"/>
      </w:tblGrid>
      <w:tr w:rsidR="005B4BB3" w:rsidRPr="004743F1" w:rsidTr="00DB144C">
        <w:tc>
          <w:tcPr>
            <w:tcW w:w="2496" w:type="dxa"/>
          </w:tcPr>
          <w:p w:rsidR="005B4BB3" w:rsidRPr="004743F1" w:rsidRDefault="005B4BB3" w:rsidP="00DB144C">
            <w:pPr>
              <w:rPr>
                <w:b/>
                <w:sz w:val="28"/>
                <w:szCs w:val="28"/>
              </w:rPr>
            </w:pPr>
            <w:r w:rsidRPr="004743F1">
              <w:rPr>
                <w:b/>
                <w:sz w:val="28"/>
                <w:szCs w:val="28"/>
              </w:rPr>
              <w:t xml:space="preserve">Наименование раздела </w:t>
            </w:r>
          </w:p>
        </w:tc>
        <w:tc>
          <w:tcPr>
            <w:tcW w:w="2007" w:type="dxa"/>
          </w:tcPr>
          <w:p w:rsidR="005B4BB3" w:rsidRPr="004743F1" w:rsidRDefault="005B4BB3" w:rsidP="00DB144C">
            <w:pPr>
              <w:jc w:val="center"/>
              <w:rPr>
                <w:b/>
                <w:sz w:val="28"/>
                <w:szCs w:val="28"/>
              </w:rPr>
            </w:pPr>
            <w:r w:rsidRPr="004743F1">
              <w:rPr>
                <w:b/>
                <w:sz w:val="28"/>
                <w:szCs w:val="28"/>
              </w:rPr>
              <w:t xml:space="preserve">Формируемая компетенция </w:t>
            </w:r>
          </w:p>
        </w:tc>
        <w:tc>
          <w:tcPr>
            <w:tcW w:w="4961" w:type="dxa"/>
          </w:tcPr>
          <w:p w:rsidR="005B4BB3" w:rsidRDefault="005B4BB3" w:rsidP="00DB144C">
            <w:pPr>
              <w:jc w:val="center"/>
              <w:rPr>
                <w:b/>
                <w:sz w:val="28"/>
                <w:szCs w:val="28"/>
              </w:rPr>
            </w:pPr>
            <w:r w:rsidRPr="004743F1">
              <w:rPr>
                <w:b/>
                <w:sz w:val="28"/>
                <w:szCs w:val="28"/>
              </w:rPr>
              <w:t>Вид проверки</w:t>
            </w:r>
          </w:p>
          <w:p w:rsidR="005B4BB3" w:rsidRDefault="005B4BB3" w:rsidP="00DB144C">
            <w:pPr>
              <w:jc w:val="center"/>
              <w:rPr>
                <w:b/>
                <w:sz w:val="28"/>
                <w:szCs w:val="28"/>
              </w:rPr>
            </w:pPr>
          </w:p>
          <w:p w:rsidR="005B4BB3" w:rsidRPr="003E0B47" w:rsidRDefault="005B4BB3" w:rsidP="00DB144C">
            <w:pPr>
              <w:jc w:val="center"/>
              <w:rPr>
                <w:b/>
                <w:color w:val="0000FF"/>
                <w:sz w:val="28"/>
                <w:szCs w:val="28"/>
              </w:rPr>
            </w:pPr>
          </w:p>
        </w:tc>
      </w:tr>
      <w:tr w:rsidR="005B4BB3" w:rsidRPr="004743F1" w:rsidTr="00DB144C">
        <w:tc>
          <w:tcPr>
            <w:tcW w:w="2496" w:type="dxa"/>
          </w:tcPr>
          <w:p w:rsidR="005B4BB3" w:rsidRPr="00F648E3" w:rsidRDefault="005B4BB3" w:rsidP="00DB144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648E3">
              <w:rPr>
                <w:sz w:val="28"/>
                <w:szCs w:val="28"/>
              </w:rPr>
              <w:t>Сущность воспитания и его теоретико-методологические основы</w:t>
            </w:r>
          </w:p>
        </w:tc>
        <w:tc>
          <w:tcPr>
            <w:tcW w:w="2007" w:type="dxa"/>
          </w:tcPr>
          <w:p w:rsidR="005B4BB3" w:rsidRPr="00383470" w:rsidRDefault="005B4BB3" w:rsidP="00DB144C">
            <w:pPr>
              <w:rPr>
                <w:sz w:val="28"/>
                <w:szCs w:val="28"/>
              </w:rPr>
            </w:pPr>
            <w:r w:rsidRPr="00383470">
              <w:rPr>
                <w:sz w:val="28"/>
                <w:szCs w:val="28"/>
              </w:rPr>
              <w:t>ПК – 1</w:t>
            </w:r>
            <w:r>
              <w:rPr>
                <w:sz w:val="28"/>
                <w:szCs w:val="28"/>
              </w:rPr>
              <w:t xml:space="preserve">, </w:t>
            </w:r>
          </w:p>
        </w:tc>
        <w:tc>
          <w:tcPr>
            <w:tcW w:w="4961" w:type="dxa"/>
          </w:tcPr>
          <w:p w:rsidR="005B4BB3" w:rsidRDefault="005B4BB3" w:rsidP="00DB144C">
            <w:pPr>
              <w:rPr>
                <w:sz w:val="28"/>
                <w:szCs w:val="28"/>
              </w:rPr>
            </w:pPr>
            <w:r w:rsidRPr="00383470">
              <w:rPr>
                <w:sz w:val="28"/>
                <w:szCs w:val="28"/>
              </w:rPr>
              <w:t xml:space="preserve">Составление </w:t>
            </w:r>
            <w:r>
              <w:rPr>
                <w:sz w:val="28"/>
                <w:szCs w:val="28"/>
              </w:rPr>
              <w:t xml:space="preserve"> кластера, </w:t>
            </w:r>
            <w:r w:rsidRPr="00383470">
              <w:rPr>
                <w:sz w:val="28"/>
                <w:szCs w:val="28"/>
              </w:rPr>
              <w:t>словаря</w:t>
            </w:r>
            <w:r>
              <w:rPr>
                <w:sz w:val="28"/>
                <w:szCs w:val="28"/>
              </w:rPr>
              <w:t>, опрос</w:t>
            </w:r>
          </w:p>
          <w:p w:rsidR="005B4BB3" w:rsidRPr="00DA299D" w:rsidRDefault="005B4BB3" w:rsidP="00975567">
            <w:pPr>
              <w:jc w:val="both"/>
              <w:rPr>
                <w:bCs/>
                <w:sz w:val="28"/>
                <w:szCs w:val="28"/>
              </w:rPr>
            </w:pPr>
            <w:r w:rsidRPr="00DA299D">
              <w:rPr>
                <w:bCs/>
                <w:sz w:val="28"/>
                <w:szCs w:val="28"/>
              </w:rPr>
              <w:t xml:space="preserve">Представьте в виде кластера понятийно-категориальных аппарат теории и методики воспитания </w:t>
            </w:r>
          </w:p>
          <w:p w:rsidR="005B4BB3" w:rsidRPr="00DA299D" w:rsidRDefault="005B4BB3" w:rsidP="00975567">
            <w:pPr>
              <w:jc w:val="both"/>
              <w:rPr>
                <w:b/>
                <w:sz w:val="28"/>
                <w:szCs w:val="28"/>
              </w:rPr>
            </w:pPr>
            <w:r w:rsidRPr="00DA299D">
              <w:rPr>
                <w:bCs/>
                <w:sz w:val="28"/>
                <w:szCs w:val="28"/>
              </w:rPr>
              <w:t xml:space="preserve"> Составьте словарь определений категорий и понятий, вошедших в кластер.</w:t>
            </w:r>
            <w:r w:rsidRPr="00DA299D">
              <w:rPr>
                <w:b/>
                <w:sz w:val="28"/>
                <w:szCs w:val="28"/>
              </w:rPr>
              <w:t xml:space="preserve"> </w:t>
            </w:r>
          </w:p>
          <w:p w:rsidR="005B4BB3" w:rsidRPr="00DA299D" w:rsidRDefault="005B4BB3" w:rsidP="00975567">
            <w:pPr>
              <w:rPr>
                <w:sz w:val="28"/>
                <w:szCs w:val="28"/>
              </w:rPr>
            </w:pPr>
            <w:r w:rsidRPr="00DA299D">
              <w:rPr>
                <w:sz w:val="28"/>
                <w:szCs w:val="28"/>
              </w:rPr>
              <w:t>Обоснуйте свой подход к составлению кластера</w:t>
            </w:r>
          </w:p>
        </w:tc>
      </w:tr>
      <w:tr w:rsidR="005B4BB3" w:rsidRPr="004743F1" w:rsidTr="00DB144C">
        <w:tc>
          <w:tcPr>
            <w:tcW w:w="2496" w:type="dxa"/>
          </w:tcPr>
          <w:p w:rsidR="005B4BB3" w:rsidRPr="00F648E3" w:rsidRDefault="005B4BB3" w:rsidP="00DB144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648E3">
              <w:rPr>
                <w:sz w:val="28"/>
                <w:szCs w:val="28"/>
              </w:rPr>
              <w:t xml:space="preserve">Целеполагание </w:t>
            </w:r>
            <w:r>
              <w:rPr>
                <w:sz w:val="28"/>
                <w:szCs w:val="28"/>
              </w:rPr>
              <w:t xml:space="preserve">и планирование </w:t>
            </w:r>
            <w:r w:rsidRPr="00F648E3">
              <w:rPr>
                <w:sz w:val="28"/>
                <w:szCs w:val="28"/>
              </w:rPr>
              <w:t>в воспитательном процессе</w:t>
            </w:r>
          </w:p>
        </w:tc>
        <w:tc>
          <w:tcPr>
            <w:tcW w:w="2007" w:type="dxa"/>
          </w:tcPr>
          <w:p w:rsidR="005B4BB3" w:rsidRPr="00383470" w:rsidRDefault="005B4BB3" w:rsidP="00DB144C">
            <w:pPr>
              <w:rPr>
                <w:sz w:val="28"/>
                <w:szCs w:val="28"/>
              </w:rPr>
            </w:pPr>
            <w:r w:rsidRPr="00383470">
              <w:rPr>
                <w:sz w:val="28"/>
                <w:szCs w:val="28"/>
              </w:rPr>
              <w:t>ПК–1, ПК– 45</w:t>
            </w:r>
          </w:p>
        </w:tc>
        <w:tc>
          <w:tcPr>
            <w:tcW w:w="4961" w:type="dxa"/>
          </w:tcPr>
          <w:p w:rsidR="005B4BB3" w:rsidRPr="00383470" w:rsidRDefault="005B4BB3" w:rsidP="003337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Опрос.  Выполнение практической работы: а) анализ плана воспитательный работы школы, классного руководителя на содержательно-технологическом уровнях, определить критерии планирования, предложить структуру (схему) плана воспитательной работы классного руководителя; б) разработать воспитательные цели урока.</w:t>
            </w:r>
          </w:p>
        </w:tc>
      </w:tr>
      <w:tr w:rsidR="005B4BB3" w:rsidRPr="004743F1" w:rsidTr="00DB144C">
        <w:tc>
          <w:tcPr>
            <w:tcW w:w="2496" w:type="dxa"/>
          </w:tcPr>
          <w:p w:rsidR="005B4BB3" w:rsidRPr="00F648E3" w:rsidRDefault="005B4BB3" w:rsidP="00DB144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648E3">
              <w:rPr>
                <w:sz w:val="28"/>
                <w:szCs w:val="28"/>
              </w:rPr>
              <w:t>Содержание, методы и формы воспитательного процесса</w:t>
            </w:r>
          </w:p>
        </w:tc>
        <w:tc>
          <w:tcPr>
            <w:tcW w:w="2007" w:type="dxa"/>
          </w:tcPr>
          <w:p w:rsidR="005B4BB3" w:rsidRPr="00383470" w:rsidRDefault="005B4BB3" w:rsidP="00DB144C">
            <w:pPr>
              <w:rPr>
                <w:sz w:val="28"/>
                <w:szCs w:val="28"/>
              </w:rPr>
            </w:pPr>
            <w:r w:rsidRPr="00383470">
              <w:rPr>
                <w:sz w:val="28"/>
                <w:szCs w:val="28"/>
              </w:rPr>
              <w:t xml:space="preserve">ПК – 42, ПК – 43 </w:t>
            </w:r>
          </w:p>
        </w:tc>
        <w:tc>
          <w:tcPr>
            <w:tcW w:w="4961" w:type="dxa"/>
          </w:tcPr>
          <w:p w:rsidR="005B4BB3" w:rsidRDefault="005B4BB3" w:rsidP="00DB144C">
            <w:pPr>
              <w:rPr>
                <w:sz w:val="28"/>
                <w:szCs w:val="28"/>
              </w:rPr>
            </w:pPr>
            <w:r w:rsidRPr="00383470">
              <w:rPr>
                <w:sz w:val="28"/>
                <w:szCs w:val="28"/>
              </w:rPr>
              <w:t>Терминологический диктант</w:t>
            </w:r>
            <w:r>
              <w:rPr>
                <w:sz w:val="28"/>
                <w:szCs w:val="28"/>
              </w:rPr>
              <w:t xml:space="preserve">. Выполнение практической работы:             а) </w:t>
            </w:r>
            <w:r>
              <w:t xml:space="preserve"> </w:t>
            </w:r>
            <w:r w:rsidRPr="0038347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составить план-конспект </w:t>
            </w:r>
            <w:r w:rsidRPr="0038347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КТД традиционного и нетрадиционного воспитательного мероприятия;                   б) составить схему самоанализа внеклассного мероприятия.</w:t>
            </w:r>
          </w:p>
          <w:p w:rsidR="005B4BB3" w:rsidRPr="00383470" w:rsidRDefault="005B4BB3" w:rsidP="00DB144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разработать дидактические средства воспитания</w:t>
            </w:r>
          </w:p>
        </w:tc>
      </w:tr>
      <w:tr w:rsidR="005B4BB3" w:rsidRPr="004743F1" w:rsidTr="00DB144C">
        <w:tc>
          <w:tcPr>
            <w:tcW w:w="2496" w:type="dxa"/>
          </w:tcPr>
          <w:p w:rsidR="005B4BB3" w:rsidRPr="00F648E3" w:rsidRDefault="005B4BB3" w:rsidP="00DB144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648E3">
              <w:rPr>
                <w:sz w:val="28"/>
                <w:szCs w:val="28"/>
              </w:rPr>
              <w:t>Современные концепции и технологии воспитания</w:t>
            </w:r>
          </w:p>
        </w:tc>
        <w:tc>
          <w:tcPr>
            <w:tcW w:w="2007" w:type="dxa"/>
          </w:tcPr>
          <w:p w:rsidR="005B4BB3" w:rsidRPr="00383470" w:rsidRDefault="005B4BB3" w:rsidP="00DB144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ПК 1, ПК– 42, </w:t>
            </w:r>
            <w:r w:rsidRPr="00383470">
              <w:rPr>
                <w:sz w:val="28"/>
                <w:szCs w:val="28"/>
              </w:rPr>
              <w:t>ПК - 45</w:t>
            </w:r>
          </w:p>
        </w:tc>
        <w:tc>
          <w:tcPr>
            <w:tcW w:w="4961" w:type="dxa"/>
          </w:tcPr>
          <w:p w:rsidR="005B4BB3" w:rsidRPr="00383470" w:rsidRDefault="005B4BB3" w:rsidP="00DB144C">
            <w:pPr>
              <w:rPr>
                <w:sz w:val="28"/>
                <w:szCs w:val="28"/>
              </w:rPr>
            </w:pPr>
            <w:r w:rsidRPr="00383470">
              <w:rPr>
                <w:sz w:val="28"/>
                <w:szCs w:val="28"/>
              </w:rPr>
              <w:t>Заполнение технологической карты, опрос, интернет-обзор</w:t>
            </w:r>
            <w:r>
              <w:rPr>
                <w:sz w:val="28"/>
                <w:szCs w:val="28"/>
              </w:rPr>
              <w:t>.</w:t>
            </w:r>
          </w:p>
        </w:tc>
      </w:tr>
      <w:tr w:rsidR="005B4BB3" w:rsidRPr="004743F1" w:rsidTr="00DB144C">
        <w:tc>
          <w:tcPr>
            <w:tcW w:w="2496" w:type="dxa"/>
          </w:tcPr>
          <w:p w:rsidR="005B4BB3" w:rsidRPr="00F648E3" w:rsidRDefault="005B4BB3" w:rsidP="00DB144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Содержание и основные направления деятельности классного руководителя</w:t>
            </w:r>
          </w:p>
        </w:tc>
        <w:tc>
          <w:tcPr>
            <w:tcW w:w="2007" w:type="dxa"/>
          </w:tcPr>
          <w:p w:rsidR="005B4BB3" w:rsidRDefault="005B4BB3" w:rsidP="00DB144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ПК–42</w:t>
            </w:r>
          </w:p>
          <w:p w:rsidR="005B4BB3" w:rsidRPr="00383470" w:rsidRDefault="005B4BB3" w:rsidP="00DB144C">
            <w:pPr>
              <w:rPr>
                <w:sz w:val="28"/>
                <w:szCs w:val="28"/>
              </w:rPr>
            </w:pPr>
            <w:r w:rsidRPr="00383470">
              <w:rPr>
                <w:sz w:val="28"/>
                <w:szCs w:val="28"/>
              </w:rPr>
              <w:t xml:space="preserve">ПК – </w:t>
            </w:r>
            <w:r w:rsidRPr="00383470">
              <w:rPr>
                <w:sz w:val="28"/>
                <w:szCs w:val="28"/>
                <w:lang w:val="en-US"/>
              </w:rPr>
              <w:t>43</w:t>
            </w:r>
          </w:p>
          <w:p w:rsidR="005B4BB3" w:rsidRPr="00383470" w:rsidRDefault="005B4BB3" w:rsidP="00DB144C">
            <w:pPr>
              <w:rPr>
                <w:sz w:val="28"/>
                <w:szCs w:val="28"/>
              </w:rPr>
            </w:pPr>
            <w:r w:rsidRPr="00383470">
              <w:rPr>
                <w:sz w:val="28"/>
                <w:szCs w:val="28"/>
              </w:rPr>
              <w:t>ПК– 45</w:t>
            </w:r>
          </w:p>
        </w:tc>
        <w:tc>
          <w:tcPr>
            <w:tcW w:w="4961" w:type="dxa"/>
          </w:tcPr>
          <w:p w:rsidR="005B4BB3" w:rsidRPr="00383470" w:rsidRDefault="005B4BB3" w:rsidP="00DB144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практической работы: составить план-конспект родительского собрания, анализ документации</w:t>
            </w:r>
          </w:p>
        </w:tc>
      </w:tr>
    </w:tbl>
    <w:p w:rsidR="005B4BB3" w:rsidRPr="00383470" w:rsidRDefault="005B4BB3" w:rsidP="001B294C">
      <w:pPr>
        <w:rPr>
          <w:b/>
          <w:sz w:val="28"/>
          <w:szCs w:val="28"/>
        </w:rPr>
      </w:pPr>
    </w:p>
    <w:p w:rsidR="005B4BB3" w:rsidRPr="00383470" w:rsidRDefault="005B4BB3" w:rsidP="001B294C">
      <w:pPr>
        <w:rPr>
          <w:b/>
          <w:sz w:val="28"/>
          <w:szCs w:val="28"/>
        </w:rPr>
      </w:pPr>
    </w:p>
    <w:p w:rsidR="005B4BB3" w:rsidRPr="00A94270" w:rsidRDefault="005B4BB3" w:rsidP="001B294C">
      <w:pPr>
        <w:rPr>
          <w:b/>
          <w:sz w:val="28"/>
          <w:szCs w:val="28"/>
        </w:rPr>
      </w:pPr>
    </w:p>
    <w:p w:rsidR="005B4BB3" w:rsidRPr="004743F1" w:rsidRDefault="005B4BB3" w:rsidP="001B294C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743F1">
        <w:rPr>
          <w:sz w:val="28"/>
          <w:szCs w:val="28"/>
        </w:rPr>
        <w:t>Результаты промежуточной аттестации вносятся в электронные ведомости и зачетные книжки студентов, отображаются в электронном портфолио студента в электронной информационно-образовательной среде университета.</w:t>
      </w:r>
    </w:p>
    <w:p w:rsidR="005B4BB3" w:rsidRDefault="005B4BB3" w:rsidP="001B294C">
      <w:pPr>
        <w:ind w:firstLine="709"/>
        <w:jc w:val="both"/>
        <w:rPr>
          <w:sz w:val="28"/>
          <w:szCs w:val="28"/>
        </w:rPr>
      </w:pPr>
    </w:p>
    <w:p w:rsidR="005B4BB3" w:rsidRPr="00F648E3" w:rsidRDefault="005B4BB3" w:rsidP="001B294C">
      <w:pPr>
        <w:ind w:firstLine="709"/>
        <w:jc w:val="both"/>
        <w:rPr>
          <w:sz w:val="28"/>
          <w:szCs w:val="28"/>
        </w:rPr>
      </w:pPr>
    </w:p>
    <w:p w:rsidR="005B4BB3" w:rsidRPr="00C6393E" w:rsidRDefault="005B4BB3" w:rsidP="001B294C">
      <w:pPr>
        <w:ind w:right="-109"/>
        <w:jc w:val="both"/>
        <w:rPr>
          <w:sz w:val="28"/>
          <w:szCs w:val="28"/>
        </w:rPr>
      </w:pPr>
      <w:r w:rsidRPr="00C6393E">
        <w:rPr>
          <w:sz w:val="28"/>
          <w:szCs w:val="28"/>
        </w:rPr>
        <w:t>Программа составлена в соответствии с ФГОС ВО по специальности  05040705.65  Педагогика и психология девиантного поведения</w:t>
      </w:r>
      <w:r>
        <w:rPr>
          <w:sz w:val="28"/>
          <w:szCs w:val="28"/>
        </w:rPr>
        <w:t>, с</w:t>
      </w:r>
      <w:r w:rsidRPr="00C6393E">
        <w:rPr>
          <w:sz w:val="28"/>
          <w:szCs w:val="28"/>
        </w:rPr>
        <w:t>пециализации «Психолого-педагогическая коррекция и реабилитация лиц с девиантным поведением»</w:t>
      </w:r>
      <w:r>
        <w:rPr>
          <w:sz w:val="28"/>
          <w:szCs w:val="28"/>
        </w:rPr>
        <w:t xml:space="preserve"> (</w:t>
      </w:r>
      <w:r w:rsidRPr="00C6393E">
        <w:rPr>
          <w:sz w:val="28"/>
          <w:szCs w:val="28"/>
        </w:rPr>
        <w:t>квалификации специалист</w:t>
      </w:r>
      <w:r>
        <w:rPr>
          <w:sz w:val="28"/>
          <w:szCs w:val="28"/>
        </w:rPr>
        <w:t>).</w:t>
      </w:r>
    </w:p>
    <w:p w:rsidR="005B4BB3" w:rsidRPr="009F5E05" w:rsidRDefault="005B4BB3" w:rsidP="001B294C">
      <w:pPr>
        <w:jc w:val="center"/>
      </w:pPr>
    </w:p>
    <w:p w:rsidR="005B4BB3" w:rsidRPr="007A00B1" w:rsidRDefault="005B4BB3" w:rsidP="001B294C">
      <w:pPr>
        <w:spacing w:line="240" w:lineRule="atLeast"/>
        <w:ind w:right="-483" w:firstLine="720"/>
        <w:jc w:val="both"/>
        <w:rPr>
          <w:sz w:val="28"/>
          <w:szCs w:val="28"/>
        </w:rPr>
      </w:pPr>
      <w:r w:rsidRPr="007A00B1">
        <w:rPr>
          <w:sz w:val="28"/>
          <w:szCs w:val="28"/>
        </w:rPr>
        <w:t xml:space="preserve">Программа одобрена и утверждена на заседании кафедры от </w:t>
      </w:r>
      <w:r w:rsidRPr="00FE5FFA">
        <w:rPr>
          <w:sz w:val="28"/>
          <w:szCs w:val="28"/>
        </w:rPr>
        <w:t>31</w:t>
      </w:r>
      <w:r>
        <w:rPr>
          <w:sz w:val="28"/>
          <w:szCs w:val="28"/>
        </w:rPr>
        <w:t xml:space="preserve"> августа 201</w:t>
      </w:r>
      <w:r w:rsidRPr="00FE5FFA">
        <w:rPr>
          <w:sz w:val="28"/>
          <w:szCs w:val="28"/>
        </w:rPr>
        <w:t>5</w:t>
      </w:r>
      <w:r w:rsidRPr="007A00B1">
        <w:rPr>
          <w:sz w:val="28"/>
          <w:szCs w:val="28"/>
        </w:rPr>
        <w:t xml:space="preserve"> г.  протокол № 1</w:t>
      </w:r>
    </w:p>
    <w:p w:rsidR="005B4BB3" w:rsidRPr="00B37F7D" w:rsidRDefault="005B4BB3" w:rsidP="001B294C">
      <w:pPr>
        <w:ind w:firstLine="709"/>
        <w:jc w:val="both"/>
        <w:rPr>
          <w:sz w:val="28"/>
          <w:szCs w:val="28"/>
        </w:rPr>
      </w:pPr>
    </w:p>
    <w:p w:rsidR="005B4BB3" w:rsidRPr="00F648E3" w:rsidRDefault="005B4BB3" w:rsidP="001B294C">
      <w:pPr>
        <w:jc w:val="both"/>
        <w:rPr>
          <w:sz w:val="28"/>
          <w:szCs w:val="28"/>
        </w:rPr>
      </w:pPr>
    </w:p>
    <w:p w:rsidR="005B4BB3" w:rsidRPr="001226AD" w:rsidRDefault="005B4BB3" w:rsidP="001B294C">
      <w:pPr>
        <w:ind w:right="-109"/>
        <w:jc w:val="both"/>
        <w:rPr>
          <w:sz w:val="28"/>
          <w:szCs w:val="28"/>
        </w:rPr>
      </w:pPr>
      <w:r w:rsidRPr="00766E80">
        <w:rPr>
          <w:b/>
          <w:sz w:val="28"/>
          <w:szCs w:val="28"/>
        </w:rPr>
        <w:t>Разработчик:</w:t>
      </w:r>
      <w:r w:rsidRPr="00766E80">
        <w:rPr>
          <w:sz w:val="28"/>
          <w:szCs w:val="28"/>
        </w:rPr>
        <w:t xml:space="preserve"> Набиева Т.В.,</w:t>
      </w:r>
      <w:r w:rsidRPr="002917B0">
        <w:rPr>
          <w:sz w:val="28"/>
          <w:szCs w:val="28"/>
        </w:rPr>
        <w:t>канд.пед.наук, доцент кафедр</w:t>
      </w:r>
      <w:r>
        <w:rPr>
          <w:sz w:val="28"/>
          <w:szCs w:val="28"/>
        </w:rPr>
        <w:t>ы педагогики БГПУ им. М.Акмуллы, Нуриханова Н.К.,</w:t>
      </w:r>
      <w:r w:rsidRPr="002917B0">
        <w:rPr>
          <w:sz w:val="28"/>
          <w:szCs w:val="28"/>
        </w:rPr>
        <w:t>канд.пед.наук</w:t>
      </w:r>
      <w:r>
        <w:rPr>
          <w:sz w:val="28"/>
          <w:szCs w:val="28"/>
        </w:rPr>
        <w:t xml:space="preserve"> старший преподаватель </w:t>
      </w:r>
      <w:r w:rsidRPr="002917B0">
        <w:rPr>
          <w:sz w:val="28"/>
          <w:szCs w:val="28"/>
        </w:rPr>
        <w:t xml:space="preserve"> кафедр</w:t>
      </w:r>
      <w:r>
        <w:rPr>
          <w:sz w:val="28"/>
          <w:szCs w:val="28"/>
        </w:rPr>
        <w:t>ы педагогики БГПУ им. М.Акмуллы.</w:t>
      </w:r>
    </w:p>
    <w:p w:rsidR="005B4BB3" w:rsidRPr="00F15E5C" w:rsidRDefault="005B4BB3" w:rsidP="001B294C">
      <w:pPr>
        <w:ind w:firstLine="709"/>
        <w:jc w:val="both"/>
        <w:rPr>
          <w:b/>
          <w:sz w:val="28"/>
          <w:szCs w:val="28"/>
        </w:rPr>
      </w:pPr>
    </w:p>
    <w:p w:rsidR="005B4BB3" w:rsidRPr="002917B0" w:rsidRDefault="005B4BB3" w:rsidP="001B294C">
      <w:pPr>
        <w:ind w:right="-109"/>
        <w:jc w:val="both"/>
        <w:rPr>
          <w:b/>
          <w:sz w:val="28"/>
          <w:szCs w:val="28"/>
        </w:rPr>
      </w:pPr>
      <w:r w:rsidRPr="002917B0">
        <w:rPr>
          <w:b/>
          <w:sz w:val="28"/>
          <w:szCs w:val="28"/>
        </w:rPr>
        <w:t>Эксперты:</w:t>
      </w:r>
    </w:p>
    <w:p w:rsidR="005B4BB3" w:rsidRDefault="005B4BB3" w:rsidP="001B294C">
      <w:pPr>
        <w:jc w:val="both"/>
        <w:rPr>
          <w:sz w:val="28"/>
          <w:szCs w:val="28"/>
        </w:rPr>
      </w:pPr>
      <w:r>
        <w:rPr>
          <w:sz w:val="28"/>
          <w:szCs w:val="28"/>
        </w:rPr>
        <w:t>Исламова З.И.,к</w:t>
      </w:r>
      <w:r w:rsidRPr="002917B0">
        <w:rPr>
          <w:sz w:val="28"/>
          <w:szCs w:val="28"/>
        </w:rPr>
        <w:t>.п.н., профессор</w:t>
      </w:r>
      <w:r>
        <w:rPr>
          <w:sz w:val="28"/>
          <w:szCs w:val="28"/>
        </w:rPr>
        <w:t>, директор Института педагогики</w:t>
      </w:r>
      <w:r w:rsidRPr="002917B0">
        <w:rPr>
          <w:sz w:val="28"/>
          <w:szCs w:val="28"/>
        </w:rPr>
        <w:t xml:space="preserve"> БГПУ им. М.Акмуллы </w:t>
      </w:r>
      <w:r>
        <w:rPr>
          <w:sz w:val="28"/>
          <w:szCs w:val="28"/>
        </w:rPr>
        <w:t>;</w:t>
      </w:r>
    </w:p>
    <w:p w:rsidR="005B4BB3" w:rsidRDefault="005B4BB3" w:rsidP="001B294C">
      <w:pPr>
        <w:ind w:right="-109"/>
        <w:jc w:val="both"/>
        <w:rPr>
          <w:sz w:val="28"/>
          <w:szCs w:val="28"/>
        </w:rPr>
      </w:pPr>
      <w:r>
        <w:rPr>
          <w:sz w:val="28"/>
          <w:szCs w:val="28"/>
        </w:rPr>
        <w:t>Лисейчикова Л.З.,</w:t>
      </w:r>
      <w:r w:rsidRPr="002917B0">
        <w:rPr>
          <w:sz w:val="28"/>
          <w:szCs w:val="28"/>
        </w:rPr>
        <w:t xml:space="preserve"> к</w:t>
      </w:r>
      <w:r>
        <w:rPr>
          <w:sz w:val="28"/>
          <w:szCs w:val="28"/>
        </w:rPr>
        <w:t>.п.н</w:t>
      </w:r>
      <w:r w:rsidRPr="002917B0">
        <w:rPr>
          <w:sz w:val="28"/>
          <w:szCs w:val="28"/>
        </w:rPr>
        <w:t>, доцент кафедр</w:t>
      </w:r>
      <w:r>
        <w:rPr>
          <w:sz w:val="28"/>
          <w:szCs w:val="28"/>
        </w:rPr>
        <w:t>ы педагогики БГПУ им. М.Акмуллы.</w:t>
      </w:r>
    </w:p>
    <w:p w:rsidR="005B4BB3" w:rsidRPr="008B752E" w:rsidRDefault="005B4BB3" w:rsidP="001B294C">
      <w:pPr>
        <w:ind w:firstLine="709"/>
        <w:jc w:val="both"/>
        <w:rPr>
          <w:sz w:val="28"/>
          <w:szCs w:val="28"/>
          <w:highlight w:val="yellow"/>
        </w:rPr>
      </w:pPr>
    </w:p>
    <w:p w:rsidR="005B4BB3" w:rsidRPr="00F648E3" w:rsidRDefault="005B4BB3" w:rsidP="001B294C">
      <w:pPr>
        <w:rPr>
          <w:sz w:val="28"/>
          <w:szCs w:val="28"/>
        </w:rPr>
      </w:pPr>
    </w:p>
    <w:p w:rsidR="005B4BB3" w:rsidRDefault="005B4BB3" w:rsidP="001B294C">
      <w:pPr>
        <w:ind w:left="5954"/>
        <w:rPr>
          <w:b/>
          <w:sz w:val="28"/>
          <w:szCs w:val="28"/>
        </w:rPr>
      </w:pPr>
    </w:p>
    <w:p w:rsidR="005B4BB3" w:rsidRDefault="005B4BB3" w:rsidP="001B294C">
      <w:pPr>
        <w:ind w:left="5954"/>
        <w:rPr>
          <w:b/>
          <w:sz w:val="28"/>
          <w:szCs w:val="28"/>
        </w:rPr>
      </w:pPr>
    </w:p>
    <w:p w:rsidR="005B4BB3" w:rsidRDefault="005B4BB3" w:rsidP="001B294C">
      <w:pPr>
        <w:ind w:left="5954"/>
        <w:rPr>
          <w:b/>
          <w:sz w:val="28"/>
          <w:szCs w:val="28"/>
        </w:rPr>
      </w:pPr>
    </w:p>
    <w:p w:rsidR="005B4BB3" w:rsidRDefault="005B4BB3" w:rsidP="001B294C">
      <w:pPr>
        <w:ind w:left="5954"/>
        <w:rPr>
          <w:b/>
          <w:sz w:val="28"/>
          <w:szCs w:val="28"/>
        </w:rPr>
      </w:pPr>
    </w:p>
    <w:p w:rsidR="005B4BB3" w:rsidRDefault="005B4BB3" w:rsidP="001B294C">
      <w:pPr>
        <w:ind w:left="5954"/>
        <w:rPr>
          <w:b/>
          <w:sz w:val="28"/>
          <w:szCs w:val="28"/>
        </w:rPr>
      </w:pPr>
    </w:p>
    <w:p w:rsidR="005B4BB3" w:rsidRDefault="005B4BB3" w:rsidP="001B294C">
      <w:pPr>
        <w:ind w:left="5954"/>
        <w:rPr>
          <w:b/>
          <w:sz w:val="28"/>
          <w:szCs w:val="28"/>
        </w:rPr>
      </w:pPr>
    </w:p>
    <w:p w:rsidR="005B4BB3" w:rsidRDefault="005B4BB3" w:rsidP="001B294C">
      <w:pPr>
        <w:ind w:left="5954"/>
        <w:rPr>
          <w:b/>
          <w:sz w:val="28"/>
          <w:szCs w:val="28"/>
        </w:rPr>
      </w:pPr>
    </w:p>
    <w:p w:rsidR="005B4BB3" w:rsidRDefault="005B4BB3" w:rsidP="001B294C">
      <w:pPr>
        <w:ind w:left="5954"/>
        <w:rPr>
          <w:b/>
          <w:sz w:val="28"/>
          <w:szCs w:val="28"/>
        </w:rPr>
      </w:pPr>
    </w:p>
    <w:p w:rsidR="005B4BB3" w:rsidRPr="001E04FF" w:rsidRDefault="005B4BB3" w:rsidP="001B294C">
      <w:pPr>
        <w:ind w:left="5954"/>
        <w:rPr>
          <w:b/>
          <w:sz w:val="28"/>
          <w:szCs w:val="28"/>
        </w:rPr>
      </w:pPr>
      <w:r w:rsidRPr="001E04FF">
        <w:rPr>
          <w:b/>
          <w:sz w:val="28"/>
          <w:szCs w:val="28"/>
        </w:rPr>
        <w:t>УТВЕРЖДАЮ</w:t>
      </w:r>
    </w:p>
    <w:p w:rsidR="005B4BB3" w:rsidRPr="001E04FF" w:rsidRDefault="005B4BB3" w:rsidP="001B294C">
      <w:pPr>
        <w:ind w:firstLine="5940"/>
        <w:rPr>
          <w:sz w:val="28"/>
          <w:szCs w:val="28"/>
        </w:rPr>
      </w:pPr>
      <w:r w:rsidRPr="001E04FF">
        <w:rPr>
          <w:sz w:val="28"/>
          <w:szCs w:val="28"/>
        </w:rPr>
        <w:t>Зав. кафедрой _______</w:t>
      </w:r>
    </w:p>
    <w:p w:rsidR="005B4BB3" w:rsidRPr="001E04FF" w:rsidRDefault="005B4BB3" w:rsidP="001B294C">
      <w:pPr>
        <w:ind w:firstLine="5940"/>
        <w:rPr>
          <w:sz w:val="28"/>
          <w:szCs w:val="28"/>
        </w:rPr>
      </w:pPr>
      <w:r w:rsidRPr="001E04FF">
        <w:rPr>
          <w:sz w:val="28"/>
          <w:szCs w:val="28"/>
        </w:rPr>
        <w:t>___________________</w:t>
      </w:r>
    </w:p>
    <w:p w:rsidR="005B4BB3" w:rsidRPr="001E04FF" w:rsidRDefault="005B4BB3" w:rsidP="001B294C">
      <w:pPr>
        <w:ind w:firstLine="5940"/>
        <w:rPr>
          <w:sz w:val="28"/>
          <w:szCs w:val="28"/>
        </w:rPr>
      </w:pPr>
      <w:r w:rsidRPr="001E04FF">
        <w:rPr>
          <w:sz w:val="28"/>
          <w:szCs w:val="28"/>
        </w:rPr>
        <w:t xml:space="preserve"> «___» _________ 2015 г.</w:t>
      </w:r>
    </w:p>
    <w:p w:rsidR="005B4BB3" w:rsidRPr="0028513D" w:rsidRDefault="005B4BB3" w:rsidP="00A74F8A">
      <w:pPr>
        <w:jc w:val="center"/>
        <w:rPr>
          <w:b/>
          <w:sz w:val="28"/>
          <w:szCs w:val="28"/>
        </w:rPr>
      </w:pPr>
      <w:r w:rsidRPr="0028513D">
        <w:rPr>
          <w:b/>
          <w:sz w:val="28"/>
          <w:szCs w:val="28"/>
        </w:rPr>
        <w:t>ТЕХНОЛОГИЧЕСКАЯ КАРТА ДИСЦИПЛИНЫ</w:t>
      </w:r>
    </w:p>
    <w:p w:rsidR="005B4BB3" w:rsidRPr="0028513D" w:rsidRDefault="005B4BB3" w:rsidP="00A74F8A">
      <w:pPr>
        <w:jc w:val="center"/>
        <w:rPr>
          <w:rStyle w:val="FontStyle20"/>
          <w:sz w:val="28"/>
          <w:szCs w:val="28"/>
        </w:rPr>
      </w:pPr>
    </w:p>
    <w:p w:rsidR="005B4BB3" w:rsidRPr="002A394B" w:rsidRDefault="005B4BB3" w:rsidP="00A74F8A">
      <w:pPr>
        <w:jc w:val="center"/>
        <w:rPr>
          <w:b/>
          <w:sz w:val="28"/>
          <w:szCs w:val="28"/>
        </w:rPr>
      </w:pPr>
      <w:r w:rsidRPr="002A394B">
        <w:rPr>
          <w:b/>
          <w:sz w:val="28"/>
          <w:szCs w:val="28"/>
        </w:rPr>
        <w:t>Направление</w:t>
      </w:r>
    </w:p>
    <w:p w:rsidR="005B4BB3" w:rsidRDefault="005B4BB3" w:rsidP="00A74F8A">
      <w:pPr>
        <w:jc w:val="center"/>
        <w:rPr>
          <w:b/>
          <w:sz w:val="28"/>
          <w:szCs w:val="28"/>
        </w:rPr>
      </w:pPr>
      <w:r w:rsidRPr="00485760">
        <w:rPr>
          <w:b/>
          <w:sz w:val="28"/>
          <w:szCs w:val="28"/>
        </w:rPr>
        <w:t>05040705.65  Педагогика и психология девиантного</w:t>
      </w:r>
      <w:r>
        <w:rPr>
          <w:b/>
          <w:sz w:val="28"/>
          <w:szCs w:val="28"/>
        </w:rPr>
        <w:t xml:space="preserve"> поведения</w:t>
      </w:r>
    </w:p>
    <w:p w:rsidR="005B4BB3" w:rsidRPr="002A394B" w:rsidRDefault="005B4BB3" w:rsidP="00A74F8A">
      <w:pPr>
        <w:jc w:val="center"/>
        <w:rPr>
          <w:sz w:val="28"/>
          <w:szCs w:val="28"/>
        </w:rPr>
      </w:pPr>
    </w:p>
    <w:p w:rsidR="005B4BB3" w:rsidRPr="00180059" w:rsidRDefault="005B4BB3" w:rsidP="00A74F8A">
      <w:pPr>
        <w:jc w:val="center"/>
        <w:rPr>
          <w:sz w:val="28"/>
          <w:szCs w:val="28"/>
        </w:rPr>
      </w:pPr>
      <w:r w:rsidRPr="00A402BD">
        <w:rPr>
          <w:sz w:val="28"/>
          <w:szCs w:val="28"/>
        </w:rPr>
        <w:t>Специ</w:t>
      </w:r>
      <w:r>
        <w:rPr>
          <w:sz w:val="28"/>
          <w:szCs w:val="28"/>
        </w:rPr>
        <w:t>ализации</w:t>
      </w:r>
      <w:r w:rsidRPr="00A402BD">
        <w:rPr>
          <w:sz w:val="28"/>
          <w:szCs w:val="28"/>
        </w:rPr>
        <w:t xml:space="preserve"> «Психолого-педагогическая коррекция и реабилитация лиц</w:t>
      </w:r>
    </w:p>
    <w:p w:rsidR="005B4BB3" w:rsidRPr="00A402BD" w:rsidRDefault="005B4BB3" w:rsidP="00A74F8A">
      <w:pPr>
        <w:jc w:val="center"/>
        <w:rPr>
          <w:sz w:val="28"/>
          <w:szCs w:val="28"/>
        </w:rPr>
      </w:pPr>
      <w:r w:rsidRPr="00A402BD">
        <w:rPr>
          <w:sz w:val="28"/>
          <w:szCs w:val="28"/>
        </w:rPr>
        <w:t xml:space="preserve"> с д</w:t>
      </w:r>
      <w:r>
        <w:rPr>
          <w:sz w:val="28"/>
          <w:szCs w:val="28"/>
        </w:rPr>
        <w:t>евиантным повед</w:t>
      </w:r>
      <w:r w:rsidRPr="00A402BD">
        <w:rPr>
          <w:sz w:val="28"/>
          <w:szCs w:val="28"/>
        </w:rPr>
        <w:t>ением</w:t>
      </w:r>
      <w:r>
        <w:rPr>
          <w:sz w:val="28"/>
          <w:szCs w:val="28"/>
        </w:rPr>
        <w:t>»</w:t>
      </w:r>
    </w:p>
    <w:p w:rsidR="005B4BB3" w:rsidRDefault="005B4BB3" w:rsidP="00A74F8A">
      <w:pPr>
        <w:jc w:val="center"/>
        <w:rPr>
          <w:sz w:val="28"/>
          <w:szCs w:val="28"/>
          <w:u w:val="single"/>
        </w:rPr>
      </w:pPr>
    </w:p>
    <w:p w:rsidR="005B4BB3" w:rsidRPr="0028513D" w:rsidRDefault="005B4BB3" w:rsidP="00A74F8A">
      <w:pPr>
        <w:rPr>
          <w:sz w:val="28"/>
          <w:szCs w:val="28"/>
        </w:rPr>
      </w:pPr>
      <w:r w:rsidRPr="0028513D">
        <w:rPr>
          <w:sz w:val="28"/>
          <w:szCs w:val="28"/>
        </w:rPr>
        <w:t xml:space="preserve">                                              2  семестр 201</w:t>
      </w:r>
      <w:r w:rsidRPr="00485760">
        <w:rPr>
          <w:sz w:val="28"/>
          <w:szCs w:val="28"/>
        </w:rPr>
        <w:t>5</w:t>
      </w:r>
      <w:r w:rsidRPr="0028513D">
        <w:rPr>
          <w:sz w:val="28"/>
          <w:szCs w:val="28"/>
        </w:rPr>
        <w:t xml:space="preserve"> - 201</w:t>
      </w:r>
      <w:r w:rsidRPr="00485760">
        <w:rPr>
          <w:sz w:val="28"/>
          <w:szCs w:val="28"/>
        </w:rPr>
        <w:t>6</w:t>
      </w:r>
      <w:r w:rsidRPr="0028513D">
        <w:rPr>
          <w:sz w:val="28"/>
          <w:szCs w:val="28"/>
        </w:rPr>
        <w:t xml:space="preserve"> уч. год</w:t>
      </w:r>
    </w:p>
    <w:p w:rsidR="005B4BB3" w:rsidRPr="0028513D" w:rsidRDefault="005B4BB3" w:rsidP="00A74F8A">
      <w:pPr>
        <w:jc w:val="center"/>
        <w:rPr>
          <w:sz w:val="28"/>
          <w:szCs w:val="28"/>
        </w:rPr>
      </w:pPr>
    </w:p>
    <w:p w:rsidR="005B4BB3" w:rsidRDefault="005B4BB3" w:rsidP="00A74F8A">
      <w:pPr>
        <w:ind w:firstLine="720"/>
        <w:jc w:val="both"/>
        <w:rPr>
          <w:sz w:val="28"/>
          <w:szCs w:val="28"/>
        </w:rPr>
      </w:pPr>
      <w:r w:rsidRPr="0028513D">
        <w:rPr>
          <w:b/>
          <w:sz w:val="28"/>
          <w:szCs w:val="28"/>
        </w:rPr>
        <w:t xml:space="preserve">Целью дисциплины </w:t>
      </w:r>
      <w:r w:rsidRPr="0028513D">
        <w:rPr>
          <w:sz w:val="28"/>
          <w:szCs w:val="28"/>
        </w:rPr>
        <w:t>является</w:t>
      </w:r>
      <w:r w:rsidRPr="0028513D">
        <w:rPr>
          <w:b/>
          <w:sz w:val="28"/>
          <w:szCs w:val="28"/>
        </w:rPr>
        <w:t xml:space="preserve"> </w:t>
      </w:r>
      <w:r w:rsidRPr="0028513D">
        <w:rPr>
          <w:sz w:val="28"/>
          <w:szCs w:val="28"/>
        </w:rPr>
        <w:t>формирование</w:t>
      </w:r>
      <w:r w:rsidRPr="00485760">
        <w:rPr>
          <w:sz w:val="28"/>
          <w:szCs w:val="28"/>
        </w:rPr>
        <w:t xml:space="preserve"> </w:t>
      </w:r>
      <w:r>
        <w:rPr>
          <w:sz w:val="28"/>
          <w:szCs w:val="28"/>
        </w:rPr>
        <w:t>следующих профессиональных компетенций:</w:t>
      </w:r>
    </w:p>
    <w:p w:rsidR="005B4BB3" w:rsidRDefault="005B4BB3" w:rsidP="00A74F8A">
      <w:pPr>
        <w:ind w:firstLine="720"/>
        <w:jc w:val="both"/>
        <w:rPr>
          <w:sz w:val="28"/>
          <w:szCs w:val="28"/>
        </w:rPr>
      </w:pPr>
      <w:r w:rsidRPr="00677927">
        <w:rPr>
          <w:sz w:val="28"/>
          <w:szCs w:val="28"/>
        </w:rPr>
        <w:t>ПК</w:t>
      </w:r>
      <w:r>
        <w:rPr>
          <w:sz w:val="28"/>
          <w:szCs w:val="28"/>
        </w:rPr>
        <w:t>-1(способность анализировать социально-педагогические явления, психолого-педагогические условия эффективного процесса воспитания, социализации и развития личности);</w:t>
      </w:r>
    </w:p>
    <w:p w:rsidR="005B4BB3" w:rsidRDefault="005B4BB3" w:rsidP="00A74F8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ПК -42 (способность проводить правое воспитание, формировать у детей и подростков правосознание, законопослушное поведение и правовую культуру);</w:t>
      </w:r>
    </w:p>
    <w:p w:rsidR="005B4BB3" w:rsidRDefault="005B4BB3" w:rsidP="00A74F8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ПК- 43(способность проектировать, осуществлять, контролировать и оценивать результаты УВП по дисциплинам психолого-педагогического профиля, организовать коммуникацию и взаимодействие обучающихся);</w:t>
      </w:r>
    </w:p>
    <w:p w:rsidR="005B4BB3" w:rsidRDefault="005B4BB3" w:rsidP="00A74F8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ПК - 45 (способность осуществлять методическое обеспечение учебно-воспитательного процесса)</w:t>
      </w:r>
    </w:p>
    <w:p w:rsidR="005B4BB3" w:rsidRPr="0028513D" w:rsidRDefault="005B4BB3" w:rsidP="00A74F8A">
      <w:pPr>
        <w:ind w:firstLine="720"/>
        <w:jc w:val="both"/>
        <w:rPr>
          <w:sz w:val="28"/>
          <w:szCs w:val="28"/>
        </w:rPr>
      </w:pPr>
    </w:p>
    <w:p w:rsidR="005B4BB3" w:rsidRPr="0028513D" w:rsidRDefault="005B4BB3" w:rsidP="00A74F8A">
      <w:pPr>
        <w:ind w:firstLine="720"/>
        <w:jc w:val="both"/>
        <w:rPr>
          <w:b/>
          <w:sz w:val="28"/>
          <w:szCs w:val="28"/>
        </w:rPr>
      </w:pPr>
      <w:r w:rsidRPr="0028513D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1080"/>
        <w:gridCol w:w="1196"/>
        <w:gridCol w:w="1197"/>
        <w:gridCol w:w="1196"/>
        <w:gridCol w:w="1197"/>
      </w:tblGrid>
      <w:tr w:rsidR="005B4BB3" w:rsidRPr="00BC39FF" w:rsidTr="00DB144C">
        <w:tc>
          <w:tcPr>
            <w:tcW w:w="3528" w:type="dxa"/>
            <w:vMerge w:val="restart"/>
          </w:tcPr>
          <w:p w:rsidR="005B4BB3" w:rsidRPr="00BC39FF" w:rsidRDefault="005B4BB3" w:rsidP="00DB14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</w:tcPr>
          <w:p w:rsidR="005B4BB3" w:rsidRPr="00BC39FF" w:rsidRDefault="005B4BB3" w:rsidP="00DB144C">
            <w:pPr>
              <w:jc w:val="both"/>
              <w:rPr>
                <w:sz w:val="28"/>
                <w:szCs w:val="28"/>
              </w:rPr>
            </w:pPr>
            <w:r w:rsidRPr="00BC39FF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</w:tcPr>
          <w:p w:rsidR="005B4BB3" w:rsidRPr="00BC39FF" w:rsidRDefault="005B4BB3" w:rsidP="00DB144C">
            <w:pPr>
              <w:jc w:val="center"/>
              <w:rPr>
                <w:sz w:val="28"/>
                <w:szCs w:val="28"/>
              </w:rPr>
            </w:pPr>
            <w:r w:rsidRPr="00BC39FF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</w:tcPr>
          <w:p w:rsidR="005B4BB3" w:rsidRPr="00BC39FF" w:rsidRDefault="005B4BB3" w:rsidP="00DB144C">
            <w:pPr>
              <w:jc w:val="both"/>
              <w:rPr>
                <w:sz w:val="28"/>
                <w:szCs w:val="28"/>
              </w:rPr>
            </w:pPr>
            <w:r w:rsidRPr="00BC39FF">
              <w:rPr>
                <w:sz w:val="28"/>
                <w:szCs w:val="28"/>
              </w:rPr>
              <w:t>СРС</w:t>
            </w:r>
          </w:p>
        </w:tc>
      </w:tr>
      <w:tr w:rsidR="005B4BB3" w:rsidRPr="00BC39FF" w:rsidTr="00DB144C">
        <w:tc>
          <w:tcPr>
            <w:tcW w:w="0" w:type="auto"/>
            <w:vMerge/>
            <w:vAlign w:val="center"/>
          </w:tcPr>
          <w:p w:rsidR="005B4BB3" w:rsidRPr="00BC39FF" w:rsidRDefault="005B4BB3" w:rsidP="00DB144C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</w:tcPr>
          <w:p w:rsidR="005B4BB3" w:rsidRPr="00BC39FF" w:rsidRDefault="005B4BB3" w:rsidP="00DB144C">
            <w:pPr>
              <w:rPr>
                <w:sz w:val="28"/>
                <w:szCs w:val="28"/>
              </w:rPr>
            </w:pPr>
          </w:p>
        </w:tc>
        <w:tc>
          <w:tcPr>
            <w:tcW w:w="1196" w:type="dxa"/>
          </w:tcPr>
          <w:p w:rsidR="005B4BB3" w:rsidRPr="00BC39FF" w:rsidRDefault="005B4BB3" w:rsidP="00DB144C">
            <w:pPr>
              <w:jc w:val="both"/>
              <w:rPr>
                <w:sz w:val="28"/>
                <w:szCs w:val="28"/>
              </w:rPr>
            </w:pPr>
            <w:r w:rsidRPr="00BC39FF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</w:tcPr>
          <w:p w:rsidR="005B4BB3" w:rsidRPr="00BC39FF" w:rsidRDefault="005B4BB3" w:rsidP="00DB144C">
            <w:pPr>
              <w:jc w:val="both"/>
              <w:rPr>
                <w:sz w:val="28"/>
                <w:szCs w:val="28"/>
              </w:rPr>
            </w:pPr>
            <w:r w:rsidRPr="00BC39FF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</w:tcPr>
          <w:p w:rsidR="005B4BB3" w:rsidRPr="00BC39FF" w:rsidRDefault="005B4BB3" w:rsidP="00DB144C">
            <w:pPr>
              <w:jc w:val="both"/>
              <w:rPr>
                <w:sz w:val="28"/>
                <w:szCs w:val="28"/>
              </w:rPr>
            </w:pPr>
            <w:r w:rsidRPr="00BC39FF">
              <w:rPr>
                <w:sz w:val="28"/>
                <w:szCs w:val="28"/>
              </w:rPr>
              <w:t>ЛБ</w:t>
            </w:r>
          </w:p>
        </w:tc>
        <w:tc>
          <w:tcPr>
            <w:tcW w:w="0" w:type="auto"/>
            <w:vMerge/>
            <w:vAlign w:val="center"/>
          </w:tcPr>
          <w:p w:rsidR="005B4BB3" w:rsidRPr="00BC39FF" w:rsidRDefault="005B4BB3" w:rsidP="00DB144C">
            <w:pPr>
              <w:rPr>
                <w:sz w:val="28"/>
                <w:szCs w:val="28"/>
              </w:rPr>
            </w:pPr>
          </w:p>
        </w:tc>
      </w:tr>
      <w:tr w:rsidR="005B4BB3" w:rsidRPr="00BC39FF" w:rsidTr="00DB144C">
        <w:tc>
          <w:tcPr>
            <w:tcW w:w="3528" w:type="dxa"/>
          </w:tcPr>
          <w:p w:rsidR="005B4BB3" w:rsidRPr="00BC39FF" w:rsidRDefault="005B4BB3" w:rsidP="00DB144C">
            <w:pPr>
              <w:jc w:val="both"/>
              <w:rPr>
                <w:sz w:val="28"/>
                <w:szCs w:val="28"/>
              </w:rPr>
            </w:pPr>
            <w:r w:rsidRPr="00BC39FF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</w:tcPr>
          <w:p w:rsidR="005B4BB3" w:rsidRPr="00BC39FF" w:rsidRDefault="005B4BB3" w:rsidP="00DB144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</w:t>
            </w:r>
          </w:p>
        </w:tc>
        <w:tc>
          <w:tcPr>
            <w:tcW w:w="1196" w:type="dxa"/>
          </w:tcPr>
          <w:p w:rsidR="005B4BB3" w:rsidRPr="00BC39FF" w:rsidRDefault="005B4BB3" w:rsidP="00DB144C">
            <w:pPr>
              <w:jc w:val="both"/>
              <w:rPr>
                <w:sz w:val="28"/>
                <w:szCs w:val="28"/>
              </w:rPr>
            </w:pPr>
            <w:r w:rsidRPr="00BC39FF"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>20</w:t>
            </w:r>
          </w:p>
        </w:tc>
        <w:tc>
          <w:tcPr>
            <w:tcW w:w="1197" w:type="dxa"/>
          </w:tcPr>
          <w:p w:rsidR="005B4BB3" w:rsidRPr="00BC39FF" w:rsidRDefault="005B4BB3" w:rsidP="00DB144C">
            <w:pPr>
              <w:jc w:val="both"/>
              <w:rPr>
                <w:sz w:val="28"/>
                <w:szCs w:val="28"/>
              </w:rPr>
            </w:pPr>
            <w:r w:rsidRPr="00BC39FF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24</w:t>
            </w:r>
          </w:p>
        </w:tc>
        <w:tc>
          <w:tcPr>
            <w:tcW w:w="1196" w:type="dxa"/>
          </w:tcPr>
          <w:p w:rsidR="005B4BB3" w:rsidRPr="00BC39FF" w:rsidRDefault="005B4BB3" w:rsidP="00DB144C">
            <w:pPr>
              <w:jc w:val="both"/>
              <w:rPr>
                <w:sz w:val="28"/>
                <w:szCs w:val="28"/>
              </w:rPr>
            </w:pPr>
            <w:r w:rsidRPr="00BC39FF">
              <w:rPr>
                <w:sz w:val="28"/>
                <w:szCs w:val="28"/>
              </w:rPr>
              <w:t xml:space="preserve">  -</w:t>
            </w:r>
          </w:p>
        </w:tc>
        <w:tc>
          <w:tcPr>
            <w:tcW w:w="1197" w:type="dxa"/>
          </w:tcPr>
          <w:p w:rsidR="005B4BB3" w:rsidRPr="00BC39FF" w:rsidRDefault="005B4BB3" w:rsidP="00DB144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</w:t>
            </w:r>
          </w:p>
        </w:tc>
      </w:tr>
      <w:tr w:rsidR="005B4BB3" w:rsidRPr="00BC39FF" w:rsidTr="00DB144C">
        <w:tc>
          <w:tcPr>
            <w:tcW w:w="3528" w:type="dxa"/>
          </w:tcPr>
          <w:p w:rsidR="005B4BB3" w:rsidRPr="00BC39FF" w:rsidRDefault="005B4BB3" w:rsidP="00DB144C">
            <w:pPr>
              <w:jc w:val="both"/>
              <w:rPr>
                <w:sz w:val="28"/>
                <w:szCs w:val="28"/>
              </w:rPr>
            </w:pPr>
            <w:r w:rsidRPr="00BC39FF">
              <w:rPr>
                <w:sz w:val="28"/>
                <w:szCs w:val="28"/>
              </w:rPr>
              <w:t>В данном семестре</w:t>
            </w:r>
          </w:p>
        </w:tc>
        <w:tc>
          <w:tcPr>
            <w:tcW w:w="1080" w:type="dxa"/>
          </w:tcPr>
          <w:p w:rsidR="005B4BB3" w:rsidRPr="00BC39FF" w:rsidRDefault="005B4BB3" w:rsidP="00DB144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</w:t>
            </w:r>
          </w:p>
        </w:tc>
        <w:tc>
          <w:tcPr>
            <w:tcW w:w="1196" w:type="dxa"/>
          </w:tcPr>
          <w:p w:rsidR="005B4BB3" w:rsidRPr="00BC39FF" w:rsidRDefault="005B4BB3" w:rsidP="00DB144C">
            <w:pPr>
              <w:jc w:val="both"/>
              <w:rPr>
                <w:sz w:val="28"/>
                <w:szCs w:val="28"/>
              </w:rPr>
            </w:pPr>
            <w:r w:rsidRPr="00BC39FF"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>20</w:t>
            </w:r>
          </w:p>
        </w:tc>
        <w:tc>
          <w:tcPr>
            <w:tcW w:w="1197" w:type="dxa"/>
          </w:tcPr>
          <w:p w:rsidR="005B4BB3" w:rsidRPr="00BC39FF" w:rsidRDefault="005B4BB3" w:rsidP="00DB144C">
            <w:pPr>
              <w:jc w:val="both"/>
              <w:rPr>
                <w:sz w:val="28"/>
                <w:szCs w:val="28"/>
              </w:rPr>
            </w:pPr>
            <w:r w:rsidRPr="00BC39FF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24</w:t>
            </w:r>
          </w:p>
        </w:tc>
        <w:tc>
          <w:tcPr>
            <w:tcW w:w="1196" w:type="dxa"/>
          </w:tcPr>
          <w:p w:rsidR="005B4BB3" w:rsidRPr="00BC39FF" w:rsidRDefault="005B4BB3" w:rsidP="00DB144C">
            <w:pPr>
              <w:jc w:val="both"/>
              <w:rPr>
                <w:sz w:val="28"/>
                <w:szCs w:val="28"/>
              </w:rPr>
            </w:pPr>
            <w:r w:rsidRPr="00BC39FF">
              <w:rPr>
                <w:sz w:val="28"/>
                <w:szCs w:val="28"/>
              </w:rPr>
              <w:t xml:space="preserve">  -</w:t>
            </w:r>
          </w:p>
        </w:tc>
        <w:tc>
          <w:tcPr>
            <w:tcW w:w="1197" w:type="dxa"/>
          </w:tcPr>
          <w:p w:rsidR="005B4BB3" w:rsidRPr="00BC39FF" w:rsidRDefault="005B4BB3" w:rsidP="00DB144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</w:t>
            </w:r>
          </w:p>
        </w:tc>
      </w:tr>
    </w:tbl>
    <w:p w:rsidR="005B4BB3" w:rsidRPr="0028513D" w:rsidRDefault="005B4BB3" w:rsidP="00A74F8A">
      <w:pPr>
        <w:ind w:firstLine="720"/>
        <w:jc w:val="both"/>
        <w:rPr>
          <w:sz w:val="28"/>
          <w:szCs w:val="28"/>
        </w:rPr>
      </w:pPr>
    </w:p>
    <w:p w:rsidR="005B4BB3" w:rsidRDefault="005B4BB3" w:rsidP="00A74F8A">
      <w:pPr>
        <w:ind w:firstLine="720"/>
        <w:jc w:val="both"/>
        <w:rPr>
          <w:b/>
          <w:sz w:val="28"/>
        </w:rPr>
      </w:pPr>
      <w:r>
        <w:rPr>
          <w:b/>
          <w:sz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56"/>
        <w:gridCol w:w="3060"/>
        <w:gridCol w:w="1779"/>
        <w:gridCol w:w="2049"/>
        <w:gridCol w:w="1986"/>
      </w:tblGrid>
      <w:tr w:rsidR="005B4BB3" w:rsidTr="00DB144C">
        <w:tc>
          <w:tcPr>
            <w:tcW w:w="656" w:type="dxa"/>
          </w:tcPr>
          <w:p w:rsidR="005B4BB3" w:rsidRDefault="005B4BB3" w:rsidP="00DB144C">
            <w:pPr>
              <w:jc w:val="both"/>
              <w:rPr>
                <w:sz w:val="28"/>
              </w:rPr>
            </w:pPr>
            <w:r>
              <w:rPr>
                <w:sz w:val="28"/>
              </w:rPr>
              <w:t>№ п.п.</w:t>
            </w:r>
          </w:p>
        </w:tc>
        <w:tc>
          <w:tcPr>
            <w:tcW w:w="3060" w:type="dxa"/>
          </w:tcPr>
          <w:p w:rsidR="005B4BB3" w:rsidRDefault="005B4BB3" w:rsidP="00DB144C">
            <w:pPr>
              <w:jc w:val="both"/>
              <w:rPr>
                <w:sz w:val="28"/>
              </w:rPr>
            </w:pPr>
            <w:r>
              <w:rPr>
                <w:sz w:val="28"/>
              </w:rPr>
              <w:t>Виды учебной работы</w:t>
            </w:r>
          </w:p>
        </w:tc>
        <w:tc>
          <w:tcPr>
            <w:tcW w:w="1779" w:type="dxa"/>
          </w:tcPr>
          <w:p w:rsidR="005B4BB3" w:rsidRDefault="005B4BB3" w:rsidP="00DB144C">
            <w:pPr>
              <w:jc w:val="both"/>
              <w:rPr>
                <w:sz w:val="28"/>
              </w:rPr>
            </w:pPr>
            <w:r>
              <w:rPr>
                <w:sz w:val="28"/>
              </w:rPr>
              <w:t>Удельный вес, %</w:t>
            </w:r>
          </w:p>
        </w:tc>
        <w:tc>
          <w:tcPr>
            <w:tcW w:w="2049" w:type="dxa"/>
          </w:tcPr>
          <w:p w:rsidR="005B4BB3" w:rsidRDefault="005B4BB3" w:rsidP="00DB144C">
            <w:pPr>
              <w:jc w:val="both"/>
              <w:rPr>
                <w:sz w:val="28"/>
              </w:rPr>
            </w:pPr>
            <w:r>
              <w:rPr>
                <w:sz w:val="28"/>
              </w:rPr>
              <w:t>Форма контроля</w:t>
            </w:r>
          </w:p>
        </w:tc>
        <w:tc>
          <w:tcPr>
            <w:tcW w:w="1986" w:type="dxa"/>
          </w:tcPr>
          <w:p w:rsidR="005B4BB3" w:rsidRDefault="005B4BB3" w:rsidP="00DB144C">
            <w:pPr>
              <w:jc w:val="both"/>
              <w:rPr>
                <w:sz w:val="28"/>
              </w:rPr>
            </w:pPr>
            <w:r>
              <w:rPr>
                <w:sz w:val="28"/>
              </w:rPr>
              <w:t>Максимальное количество баллов</w:t>
            </w:r>
          </w:p>
        </w:tc>
      </w:tr>
      <w:tr w:rsidR="005B4BB3" w:rsidTr="00DB144C">
        <w:tc>
          <w:tcPr>
            <w:tcW w:w="656" w:type="dxa"/>
          </w:tcPr>
          <w:p w:rsidR="005B4BB3" w:rsidRDefault="005B4BB3" w:rsidP="00DB144C">
            <w:pPr>
              <w:jc w:val="both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1.</w:t>
            </w:r>
          </w:p>
        </w:tc>
        <w:tc>
          <w:tcPr>
            <w:tcW w:w="8874" w:type="dxa"/>
            <w:gridSpan w:val="4"/>
          </w:tcPr>
          <w:p w:rsidR="005B4BB3" w:rsidRDefault="005B4BB3" w:rsidP="00DB144C">
            <w:pPr>
              <w:jc w:val="both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 xml:space="preserve">Контрольная точка № 1 </w:t>
            </w:r>
          </w:p>
          <w:p w:rsidR="005B4BB3" w:rsidRDefault="005B4BB3" w:rsidP="00DB144C">
            <w:pPr>
              <w:jc w:val="both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Дата контроля –  5  учебная неделя</w:t>
            </w:r>
          </w:p>
        </w:tc>
      </w:tr>
      <w:tr w:rsidR="005B4BB3" w:rsidTr="00DB144C">
        <w:tc>
          <w:tcPr>
            <w:tcW w:w="656" w:type="dxa"/>
          </w:tcPr>
          <w:p w:rsidR="005B4BB3" w:rsidRDefault="005B4BB3" w:rsidP="00DB144C">
            <w:pPr>
              <w:jc w:val="both"/>
              <w:rPr>
                <w:sz w:val="28"/>
              </w:rPr>
            </w:pPr>
            <w:r>
              <w:rPr>
                <w:sz w:val="28"/>
              </w:rPr>
              <w:t>1.1.</w:t>
            </w:r>
          </w:p>
        </w:tc>
        <w:tc>
          <w:tcPr>
            <w:tcW w:w="3060" w:type="dxa"/>
          </w:tcPr>
          <w:p w:rsidR="005B4BB3" w:rsidRDefault="005B4BB3" w:rsidP="00DB144C">
            <w:pPr>
              <w:jc w:val="both"/>
              <w:rPr>
                <w:sz w:val="28"/>
              </w:rPr>
            </w:pPr>
            <w:r>
              <w:rPr>
                <w:sz w:val="28"/>
              </w:rPr>
              <w:t>Лекции</w:t>
            </w:r>
          </w:p>
        </w:tc>
        <w:tc>
          <w:tcPr>
            <w:tcW w:w="1779" w:type="dxa"/>
          </w:tcPr>
          <w:p w:rsidR="005B4BB3" w:rsidRDefault="005B4BB3" w:rsidP="00DB144C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10</w:t>
            </w:r>
          </w:p>
        </w:tc>
        <w:tc>
          <w:tcPr>
            <w:tcW w:w="2049" w:type="dxa"/>
          </w:tcPr>
          <w:p w:rsidR="005B4BB3" w:rsidRDefault="005B4BB3" w:rsidP="00DB144C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посещение</w:t>
            </w:r>
          </w:p>
        </w:tc>
        <w:tc>
          <w:tcPr>
            <w:tcW w:w="1986" w:type="dxa"/>
          </w:tcPr>
          <w:p w:rsidR="005B4BB3" w:rsidRDefault="005B4BB3" w:rsidP="00DB144C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 4</w:t>
            </w:r>
          </w:p>
        </w:tc>
      </w:tr>
      <w:tr w:rsidR="005B4BB3" w:rsidTr="00DB144C">
        <w:tc>
          <w:tcPr>
            <w:tcW w:w="656" w:type="dxa"/>
          </w:tcPr>
          <w:p w:rsidR="005B4BB3" w:rsidRDefault="005B4BB3" w:rsidP="00DB144C">
            <w:pPr>
              <w:jc w:val="both"/>
              <w:rPr>
                <w:sz w:val="28"/>
              </w:rPr>
            </w:pPr>
            <w:r>
              <w:rPr>
                <w:sz w:val="28"/>
              </w:rPr>
              <w:t>1.2.</w:t>
            </w:r>
          </w:p>
        </w:tc>
        <w:tc>
          <w:tcPr>
            <w:tcW w:w="3060" w:type="dxa"/>
          </w:tcPr>
          <w:p w:rsidR="005B4BB3" w:rsidRDefault="005B4BB3" w:rsidP="00DB144C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Практические занятия</w:t>
            </w:r>
          </w:p>
        </w:tc>
        <w:tc>
          <w:tcPr>
            <w:tcW w:w="1779" w:type="dxa"/>
          </w:tcPr>
          <w:p w:rsidR="005B4BB3" w:rsidRDefault="005B4BB3" w:rsidP="00DB144C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20</w:t>
            </w:r>
          </w:p>
        </w:tc>
        <w:tc>
          <w:tcPr>
            <w:tcW w:w="2049" w:type="dxa"/>
          </w:tcPr>
          <w:p w:rsidR="005B4BB3" w:rsidRDefault="005B4BB3" w:rsidP="00DB144C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посещение,</w:t>
            </w:r>
          </w:p>
          <w:p w:rsidR="005B4BB3" w:rsidRDefault="005B4BB3" w:rsidP="00DB144C">
            <w:pPr>
              <w:jc w:val="both"/>
              <w:rPr>
                <w:sz w:val="28"/>
              </w:rPr>
            </w:pPr>
            <w:r>
              <w:rPr>
                <w:sz w:val="28"/>
              </w:rPr>
              <w:t>конспекты п/з,</w:t>
            </w:r>
          </w:p>
          <w:p w:rsidR="005B4BB3" w:rsidRDefault="005B4BB3" w:rsidP="00DB144C">
            <w:pPr>
              <w:jc w:val="both"/>
              <w:rPr>
                <w:sz w:val="28"/>
              </w:rPr>
            </w:pPr>
            <w:r>
              <w:rPr>
                <w:sz w:val="28"/>
              </w:rPr>
              <w:t>работа на п/з</w:t>
            </w:r>
          </w:p>
        </w:tc>
        <w:tc>
          <w:tcPr>
            <w:tcW w:w="1986" w:type="dxa"/>
          </w:tcPr>
          <w:p w:rsidR="005B4BB3" w:rsidRDefault="005B4BB3" w:rsidP="00DB144C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 6</w:t>
            </w:r>
          </w:p>
          <w:p w:rsidR="005B4BB3" w:rsidRDefault="005B4BB3" w:rsidP="00DB144C">
            <w:pPr>
              <w:jc w:val="both"/>
              <w:rPr>
                <w:sz w:val="28"/>
              </w:rPr>
            </w:pPr>
          </w:p>
        </w:tc>
      </w:tr>
      <w:tr w:rsidR="005B4BB3" w:rsidTr="00DB144C">
        <w:tc>
          <w:tcPr>
            <w:tcW w:w="656" w:type="dxa"/>
          </w:tcPr>
          <w:p w:rsidR="005B4BB3" w:rsidRDefault="005B4BB3" w:rsidP="00DB144C">
            <w:pPr>
              <w:jc w:val="both"/>
              <w:rPr>
                <w:sz w:val="28"/>
              </w:rPr>
            </w:pPr>
            <w:r>
              <w:rPr>
                <w:sz w:val="28"/>
              </w:rPr>
              <w:t>1.3.</w:t>
            </w:r>
          </w:p>
        </w:tc>
        <w:tc>
          <w:tcPr>
            <w:tcW w:w="3060" w:type="dxa"/>
          </w:tcPr>
          <w:p w:rsidR="005B4BB3" w:rsidRDefault="005B4BB3" w:rsidP="00DB144C">
            <w:pPr>
              <w:jc w:val="both"/>
              <w:rPr>
                <w:sz w:val="28"/>
              </w:rPr>
            </w:pPr>
            <w:r>
              <w:rPr>
                <w:sz w:val="28"/>
              </w:rPr>
              <w:t>Лабораторные занятия</w:t>
            </w:r>
          </w:p>
        </w:tc>
        <w:tc>
          <w:tcPr>
            <w:tcW w:w="1779" w:type="dxa"/>
          </w:tcPr>
          <w:p w:rsidR="005B4BB3" w:rsidRDefault="005B4BB3" w:rsidP="00DB144C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 -</w:t>
            </w:r>
          </w:p>
        </w:tc>
        <w:tc>
          <w:tcPr>
            <w:tcW w:w="2049" w:type="dxa"/>
          </w:tcPr>
          <w:p w:rsidR="005B4BB3" w:rsidRDefault="005B4BB3" w:rsidP="00DB144C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   -</w:t>
            </w:r>
          </w:p>
        </w:tc>
        <w:tc>
          <w:tcPr>
            <w:tcW w:w="1986" w:type="dxa"/>
          </w:tcPr>
          <w:p w:rsidR="005B4BB3" w:rsidRDefault="005B4BB3" w:rsidP="00DB144C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   -</w:t>
            </w:r>
          </w:p>
        </w:tc>
      </w:tr>
      <w:tr w:rsidR="005B4BB3" w:rsidTr="00DB144C">
        <w:tc>
          <w:tcPr>
            <w:tcW w:w="656" w:type="dxa"/>
          </w:tcPr>
          <w:p w:rsidR="005B4BB3" w:rsidRDefault="005B4BB3" w:rsidP="00DB144C">
            <w:pPr>
              <w:jc w:val="both"/>
              <w:rPr>
                <w:sz w:val="28"/>
              </w:rPr>
            </w:pPr>
            <w:r>
              <w:rPr>
                <w:sz w:val="28"/>
              </w:rPr>
              <w:t>1.4.</w:t>
            </w:r>
          </w:p>
        </w:tc>
        <w:tc>
          <w:tcPr>
            <w:tcW w:w="3060" w:type="dxa"/>
          </w:tcPr>
          <w:p w:rsidR="005B4BB3" w:rsidRDefault="005B4BB3" w:rsidP="00DB144C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Самостоятельная  работа </w:t>
            </w:r>
          </w:p>
        </w:tc>
        <w:tc>
          <w:tcPr>
            <w:tcW w:w="1779" w:type="dxa"/>
          </w:tcPr>
          <w:p w:rsidR="005B4BB3" w:rsidRDefault="005B4BB3" w:rsidP="00DB144C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70</w:t>
            </w:r>
          </w:p>
        </w:tc>
        <w:tc>
          <w:tcPr>
            <w:tcW w:w="2049" w:type="dxa"/>
          </w:tcPr>
          <w:p w:rsidR="005B4BB3" w:rsidRDefault="005B4BB3" w:rsidP="00DB144C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конспекты</w:t>
            </w:r>
          </w:p>
          <w:p w:rsidR="005B4BB3" w:rsidRDefault="005B4BB3" w:rsidP="00DB144C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первоисточн. </w:t>
            </w:r>
          </w:p>
          <w:p w:rsidR="005B4BB3" w:rsidRDefault="005B4BB3" w:rsidP="00DB144C">
            <w:pPr>
              <w:jc w:val="both"/>
              <w:rPr>
                <w:sz w:val="28"/>
              </w:rPr>
            </w:pPr>
          </w:p>
        </w:tc>
        <w:tc>
          <w:tcPr>
            <w:tcW w:w="1986" w:type="dxa"/>
          </w:tcPr>
          <w:p w:rsidR="005B4BB3" w:rsidRDefault="005B4BB3" w:rsidP="00DB144C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 15</w:t>
            </w:r>
          </w:p>
        </w:tc>
      </w:tr>
      <w:tr w:rsidR="005B4BB3" w:rsidTr="00DB144C">
        <w:tc>
          <w:tcPr>
            <w:tcW w:w="656" w:type="dxa"/>
          </w:tcPr>
          <w:p w:rsidR="005B4BB3" w:rsidRDefault="005B4BB3" w:rsidP="00DB144C">
            <w:pPr>
              <w:jc w:val="both"/>
              <w:rPr>
                <w:sz w:val="28"/>
              </w:rPr>
            </w:pPr>
          </w:p>
        </w:tc>
        <w:tc>
          <w:tcPr>
            <w:tcW w:w="3060" w:type="dxa"/>
          </w:tcPr>
          <w:p w:rsidR="005B4BB3" w:rsidRDefault="005B4BB3" w:rsidP="00DB144C">
            <w:pPr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Итого по КТ</w:t>
            </w:r>
          </w:p>
        </w:tc>
        <w:tc>
          <w:tcPr>
            <w:tcW w:w="1779" w:type="dxa"/>
          </w:tcPr>
          <w:p w:rsidR="005B4BB3" w:rsidRDefault="005B4BB3" w:rsidP="00DB144C">
            <w:pPr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 xml:space="preserve">        100</w:t>
            </w:r>
          </w:p>
        </w:tc>
        <w:tc>
          <w:tcPr>
            <w:tcW w:w="2049" w:type="dxa"/>
          </w:tcPr>
          <w:p w:rsidR="005B4BB3" w:rsidRDefault="005B4BB3" w:rsidP="00DB144C">
            <w:pPr>
              <w:jc w:val="both"/>
              <w:rPr>
                <w:i/>
                <w:sz w:val="28"/>
              </w:rPr>
            </w:pPr>
          </w:p>
        </w:tc>
        <w:tc>
          <w:tcPr>
            <w:tcW w:w="1986" w:type="dxa"/>
          </w:tcPr>
          <w:p w:rsidR="005B4BB3" w:rsidRDefault="005B4BB3" w:rsidP="00DB144C">
            <w:pPr>
              <w:jc w:val="both"/>
              <w:rPr>
                <w:sz w:val="28"/>
              </w:rPr>
            </w:pPr>
            <w:r>
              <w:rPr>
                <w:i/>
                <w:sz w:val="28"/>
              </w:rPr>
              <w:t xml:space="preserve">          25</w:t>
            </w:r>
          </w:p>
        </w:tc>
      </w:tr>
      <w:tr w:rsidR="005B4BB3" w:rsidTr="00DB144C">
        <w:tc>
          <w:tcPr>
            <w:tcW w:w="656" w:type="dxa"/>
          </w:tcPr>
          <w:p w:rsidR="005B4BB3" w:rsidRDefault="005B4BB3" w:rsidP="00DB144C">
            <w:pPr>
              <w:jc w:val="both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2.</w:t>
            </w:r>
          </w:p>
        </w:tc>
        <w:tc>
          <w:tcPr>
            <w:tcW w:w="8874" w:type="dxa"/>
            <w:gridSpan w:val="4"/>
          </w:tcPr>
          <w:p w:rsidR="005B4BB3" w:rsidRDefault="005B4BB3" w:rsidP="00DB144C">
            <w:pPr>
              <w:jc w:val="both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 xml:space="preserve">Контрольная точка № 2  </w:t>
            </w:r>
          </w:p>
          <w:p w:rsidR="005B4BB3" w:rsidRDefault="005B4BB3" w:rsidP="00DB144C">
            <w:pPr>
              <w:jc w:val="both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Дата контроля – 10  учебная неделя</w:t>
            </w:r>
          </w:p>
        </w:tc>
      </w:tr>
      <w:tr w:rsidR="005B4BB3" w:rsidTr="00DB144C">
        <w:tc>
          <w:tcPr>
            <w:tcW w:w="656" w:type="dxa"/>
          </w:tcPr>
          <w:p w:rsidR="005B4BB3" w:rsidRDefault="005B4BB3" w:rsidP="00DB144C">
            <w:pPr>
              <w:jc w:val="both"/>
              <w:rPr>
                <w:sz w:val="28"/>
              </w:rPr>
            </w:pPr>
            <w:r>
              <w:rPr>
                <w:sz w:val="28"/>
              </w:rPr>
              <w:t>2.1.</w:t>
            </w:r>
          </w:p>
        </w:tc>
        <w:tc>
          <w:tcPr>
            <w:tcW w:w="3060" w:type="dxa"/>
          </w:tcPr>
          <w:p w:rsidR="005B4BB3" w:rsidRDefault="005B4BB3" w:rsidP="00DB144C">
            <w:pPr>
              <w:jc w:val="both"/>
              <w:rPr>
                <w:sz w:val="28"/>
              </w:rPr>
            </w:pPr>
            <w:r>
              <w:rPr>
                <w:sz w:val="28"/>
              </w:rPr>
              <w:t>Лекции</w:t>
            </w:r>
          </w:p>
        </w:tc>
        <w:tc>
          <w:tcPr>
            <w:tcW w:w="1779" w:type="dxa"/>
          </w:tcPr>
          <w:p w:rsidR="005B4BB3" w:rsidRDefault="005B4BB3" w:rsidP="00DB144C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10 </w:t>
            </w:r>
          </w:p>
        </w:tc>
        <w:tc>
          <w:tcPr>
            <w:tcW w:w="2049" w:type="dxa"/>
          </w:tcPr>
          <w:p w:rsidR="005B4BB3" w:rsidRDefault="005B4BB3" w:rsidP="00DB144C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986" w:type="dxa"/>
          </w:tcPr>
          <w:p w:rsidR="005B4BB3" w:rsidRDefault="005B4BB3" w:rsidP="00DB144C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  4</w:t>
            </w:r>
          </w:p>
        </w:tc>
      </w:tr>
      <w:tr w:rsidR="005B4BB3" w:rsidTr="00DB144C">
        <w:tc>
          <w:tcPr>
            <w:tcW w:w="656" w:type="dxa"/>
          </w:tcPr>
          <w:p w:rsidR="005B4BB3" w:rsidRDefault="005B4BB3" w:rsidP="00DB144C">
            <w:pPr>
              <w:jc w:val="both"/>
              <w:rPr>
                <w:sz w:val="28"/>
              </w:rPr>
            </w:pPr>
            <w:r>
              <w:rPr>
                <w:sz w:val="28"/>
              </w:rPr>
              <w:t>2.2.</w:t>
            </w:r>
          </w:p>
        </w:tc>
        <w:tc>
          <w:tcPr>
            <w:tcW w:w="3060" w:type="dxa"/>
          </w:tcPr>
          <w:p w:rsidR="005B4BB3" w:rsidRDefault="005B4BB3" w:rsidP="00DB144C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Практические занятия</w:t>
            </w:r>
          </w:p>
        </w:tc>
        <w:tc>
          <w:tcPr>
            <w:tcW w:w="1779" w:type="dxa"/>
          </w:tcPr>
          <w:p w:rsidR="005B4BB3" w:rsidRDefault="005B4BB3" w:rsidP="00DB144C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20</w:t>
            </w:r>
          </w:p>
        </w:tc>
        <w:tc>
          <w:tcPr>
            <w:tcW w:w="2049" w:type="dxa"/>
          </w:tcPr>
          <w:p w:rsidR="005B4BB3" w:rsidRDefault="005B4BB3" w:rsidP="00DB144C">
            <w:pPr>
              <w:jc w:val="both"/>
              <w:rPr>
                <w:sz w:val="28"/>
              </w:rPr>
            </w:pPr>
            <w:r>
              <w:rPr>
                <w:sz w:val="28"/>
              </w:rPr>
              <w:t>посещение,</w:t>
            </w:r>
          </w:p>
          <w:p w:rsidR="005B4BB3" w:rsidRDefault="005B4BB3" w:rsidP="00DB144C">
            <w:pPr>
              <w:jc w:val="both"/>
              <w:rPr>
                <w:sz w:val="28"/>
              </w:rPr>
            </w:pPr>
            <w:r>
              <w:rPr>
                <w:sz w:val="28"/>
              </w:rPr>
              <w:t>конспекты п/з,</w:t>
            </w:r>
          </w:p>
          <w:p w:rsidR="005B4BB3" w:rsidRDefault="005B4BB3" w:rsidP="00DB144C">
            <w:pPr>
              <w:jc w:val="both"/>
              <w:rPr>
                <w:sz w:val="28"/>
              </w:rPr>
            </w:pPr>
            <w:r>
              <w:rPr>
                <w:sz w:val="28"/>
              </w:rPr>
              <w:t>работа на п/з</w:t>
            </w:r>
          </w:p>
        </w:tc>
        <w:tc>
          <w:tcPr>
            <w:tcW w:w="1986" w:type="dxa"/>
          </w:tcPr>
          <w:p w:rsidR="005B4BB3" w:rsidRDefault="005B4BB3" w:rsidP="00DB144C">
            <w:pPr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  <w:tr w:rsidR="005B4BB3" w:rsidTr="00DB144C">
        <w:tc>
          <w:tcPr>
            <w:tcW w:w="656" w:type="dxa"/>
          </w:tcPr>
          <w:p w:rsidR="005B4BB3" w:rsidRDefault="005B4BB3" w:rsidP="00DB144C">
            <w:pPr>
              <w:jc w:val="both"/>
              <w:rPr>
                <w:sz w:val="28"/>
              </w:rPr>
            </w:pPr>
            <w:r>
              <w:rPr>
                <w:sz w:val="28"/>
              </w:rPr>
              <w:t>2.3.</w:t>
            </w:r>
          </w:p>
        </w:tc>
        <w:tc>
          <w:tcPr>
            <w:tcW w:w="3060" w:type="dxa"/>
          </w:tcPr>
          <w:p w:rsidR="005B4BB3" w:rsidRDefault="005B4BB3" w:rsidP="00DB144C">
            <w:pPr>
              <w:jc w:val="both"/>
              <w:rPr>
                <w:sz w:val="28"/>
              </w:rPr>
            </w:pPr>
            <w:r>
              <w:rPr>
                <w:sz w:val="28"/>
              </w:rPr>
              <w:t>Лабораторные занятия</w:t>
            </w:r>
          </w:p>
        </w:tc>
        <w:tc>
          <w:tcPr>
            <w:tcW w:w="1779" w:type="dxa"/>
          </w:tcPr>
          <w:p w:rsidR="005B4BB3" w:rsidRDefault="005B4BB3" w:rsidP="00DB144C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   -</w:t>
            </w:r>
          </w:p>
        </w:tc>
        <w:tc>
          <w:tcPr>
            <w:tcW w:w="2049" w:type="dxa"/>
          </w:tcPr>
          <w:p w:rsidR="005B4BB3" w:rsidRDefault="005B4BB3" w:rsidP="00DB144C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 -</w:t>
            </w:r>
          </w:p>
        </w:tc>
        <w:tc>
          <w:tcPr>
            <w:tcW w:w="1986" w:type="dxa"/>
          </w:tcPr>
          <w:p w:rsidR="005B4BB3" w:rsidRDefault="005B4BB3" w:rsidP="00DB144C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   -</w:t>
            </w:r>
          </w:p>
        </w:tc>
      </w:tr>
      <w:tr w:rsidR="005B4BB3" w:rsidTr="00DB144C">
        <w:trPr>
          <w:trHeight w:val="558"/>
        </w:trPr>
        <w:tc>
          <w:tcPr>
            <w:tcW w:w="656" w:type="dxa"/>
          </w:tcPr>
          <w:p w:rsidR="005B4BB3" w:rsidRDefault="005B4BB3" w:rsidP="00DB144C">
            <w:pPr>
              <w:jc w:val="both"/>
              <w:rPr>
                <w:sz w:val="28"/>
              </w:rPr>
            </w:pPr>
            <w:r>
              <w:rPr>
                <w:sz w:val="28"/>
              </w:rPr>
              <w:t>2.4.</w:t>
            </w:r>
          </w:p>
        </w:tc>
        <w:tc>
          <w:tcPr>
            <w:tcW w:w="3060" w:type="dxa"/>
          </w:tcPr>
          <w:p w:rsidR="005B4BB3" w:rsidRDefault="005B4BB3" w:rsidP="00DB144C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Самостоятельная  работа</w:t>
            </w:r>
          </w:p>
          <w:p w:rsidR="005B4BB3" w:rsidRDefault="005B4BB3" w:rsidP="00DB144C">
            <w:pPr>
              <w:jc w:val="both"/>
              <w:rPr>
                <w:sz w:val="28"/>
              </w:rPr>
            </w:pPr>
          </w:p>
          <w:p w:rsidR="005B4BB3" w:rsidRDefault="005B4BB3" w:rsidP="00DB144C">
            <w:pPr>
              <w:jc w:val="both"/>
              <w:rPr>
                <w:sz w:val="28"/>
              </w:rPr>
            </w:pPr>
          </w:p>
          <w:p w:rsidR="005B4BB3" w:rsidRDefault="005B4BB3" w:rsidP="00DB144C">
            <w:pPr>
              <w:jc w:val="both"/>
              <w:rPr>
                <w:sz w:val="28"/>
              </w:rPr>
            </w:pPr>
          </w:p>
        </w:tc>
        <w:tc>
          <w:tcPr>
            <w:tcW w:w="1779" w:type="dxa"/>
          </w:tcPr>
          <w:p w:rsidR="005B4BB3" w:rsidRDefault="005B4BB3" w:rsidP="00DB144C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 70</w:t>
            </w:r>
          </w:p>
          <w:p w:rsidR="005B4BB3" w:rsidRDefault="005B4BB3" w:rsidP="00DB144C">
            <w:pPr>
              <w:jc w:val="both"/>
              <w:rPr>
                <w:sz w:val="28"/>
              </w:rPr>
            </w:pPr>
          </w:p>
        </w:tc>
        <w:tc>
          <w:tcPr>
            <w:tcW w:w="2049" w:type="dxa"/>
          </w:tcPr>
          <w:p w:rsidR="005B4BB3" w:rsidRDefault="005B4BB3" w:rsidP="00DB144C">
            <w:pPr>
              <w:jc w:val="both"/>
              <w:rPr>
                <w:sz w:val="28"/>
              </w:rPr>
            </w:pPr>
            <w:r>
              <w:rPr>
                <w:sz w:val="28"/>
              </w:rPr>
              <w:t>конспекты</w:t>
            </w:r>
          </w:p>
          <w:p w:rsidR="005B4BB3" w:rsidRDefault="005B4BB3" w:rsidP="00DB144C">
            <w:pPr>
              <w:jc w:val="both"/>
              <w:rPr>
                <w:sz w:val="28"/>
              </w:rPr>
            </w:pPr>
            <w:r>
              <w:rPr>
                <w:sz w:val="28"/>
              </w:rPr>
              <w:t>первоисточн.</w:t>
            </w:r>
          </w:p>
          <w:p w:rsidR="005B4BB3" w:rsidRDefault="005B4BB3" w:rsidP="00DB144C">
            <w:pPr>
              <w:jc w:val="both"/>
              <w:rPr>
                <w:sz w:val="28"/>
              </w:rPr>
            </w:pPr>
          </w:p>
        </w:tc>
        <w:tc>
          <w:tcPr>
            <w:tcW w:w="1986" w:type="dxa"/>
          </w:tcPr>
          <w:p w:rsidR="005B4BB3" w:rsidRDefault="005B4BB3" w:rsidP="00DB144C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 15</w:t>
            </w:r>
          </w:p>
        </w:tc>
      </w:tr>
      <w:tr w:rsidR="005B4BB3" w:rsidTr="00DB144C">
        <w:trPr>
          <w:trHeight w:val="558"/>
        </w:trPr>
        <w:tc>
          <w:tcPr>
            <w:tcW w:w="656" w:type="dxa"/>
          </w:tcPr>
          <w:p w:rsidR="005B4BB3" w:rsidRDefault="005B4BB3" w:rsidP="00DB144C">
            <w:pPr>
              <w:jc w:val="both"/>
              <w:rPr>
                <w:sz w:val="28"/>
              </w:rPr>
            </w:pPr>
          </w:p>
        </w:tc>
        <w:tc>
          <w:tcPr>
            <w:tcW w:w="3060" w:type="dxa"/>
          </w:tcPr>
          <w:p w:rsidR="005B4BB3" w:rsidRDefault="005B4BB3" w:rsidP="00DB144C">
            <w:pPr>
              <w:jc w:val="both"/>
              <w:rPr>
                <w:sz w:val="28"/>
              </w:rPr>
            </w:pPr>
            <w:r>
              <w:rPr>
                <w:i/>
                <w:sz w:val="28"/>
              </w:rPr>
              <w:t>Итого по КТ</w:t>
            </w:r>
          </w:p>
          <w:p w:rsidR="005B4BB3" w:rsidRDefault="005B4BB3" w:rsidP="00DB144C">
            <w:pPr>
              <w:jc w:val="both"/>
              <w:rPr>
                <w:sz w:val="28"/>
              </w:rPr>
            </w:pPr>
          </w:p>
        </w:tc>
        <w:tc>
          <w:tcPr>
            <w:tcW w:w="1779" w:type="dxa"/>
          </w:tcPr>
          <w:p w:rsidR="005B4BB3" w:rsidRDefault="005B4BB3" w:rsidP="00DB144C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100</w:t>
            </w:r>
          </w:p>
        </w:tc>
        <w:tc>
          <w:tcPr>
            <w:tcW w:w="2049" w:type="dxa"/>
          </w:tcPr>
          <w:p w:rsidR="005B4BB3" w:rsidRDefault="005B4BB3" w:rsidP="00DB144C">
            <w:pPr>
              <w:jc w:val="center"/>
              <w:rPr>
                <w:sz w:val="28"/>
              </w:rPr>
            </w:pPr>
          </w:p>
        </w:tc>
        <w:tc>
          <w:tcPr>
            <w:tcW w:w="1986" w:type="dxa"/>
          </w:tcPr>
          <w:p w:rsidR="005B4BB3" w:rsidRDefault="005B4BB3" w:rsidP="00DB144C">
            <w:pPr>
              <w:jc w:val="center"/>
              <w:rPr>
                <w:sz w:val="28"/>
              </w:rPr>
            </w:pPr>
            <w:r>
              <w:rPr>
                <w:sz w:val="28"/>
              </w:rPr>
              <w:t>25</w:t>
            </w:r>
          </w:p>
        </w:tc>
      </w:tr>
      <w:tr w:rsidR="005B4BB3" w:rsidTr="00DB144C">
        <w:tc>
          <w:tcPr>
            <w:tcW w:w="656" w:type="dxa"/>
          </w:tcPr>
          <w:p w:rsidR="005B4BB3" w:rsidRDefault="005B4BB3" w:rsidP="00DB144C">
            <w:pPr>
              <w:jc w:val="both"/>
              <w:rPr>
                <w:sz w:val="28"/>
              </w:rPr>
            </w:pPr>
          </w:p>
        </w:tc>
        <w:tc>
          <w:tcPr>
            <w:tcW w:w="3060" w:type="dxa"/>
          </w:tcPr>
          <w:p w:rsidR="005B4BB3" w:rsidRDefault="005B4BB3" w:rsidP="00DB144C">
            <w:pPr>
              <w:jc w:val="both"/>
              <w:rPr>
                <w:sz w:val="28"/>
              </w:rPr>
            </w:pPr>
          </w:p>
        </w:tc>
        <w:tc>
          <w:tcPr>
            <w:tcW w:w="1779" w:type="dxa"/>
          </w:tcPr>
          <w:p w:rsidR="005B4BB3" w:rsidRDefault="005B4BB3" w:rsidP="00DB144C">
            <w:pPr>
              <w:jc w:val="both"/>
              <w:rPr>
                <w:sz w:val="28"/>
              </w:rPr>
            </w:pPr>
          </w:p>
        </w:tc>
        <w:tc>
          <w:tcPr>
            <w:tcW w:w="2049" w:type="dxa"/>
          </w:tcPr>
          <w:p w:rsidR="005B4BB3" w:rsidRDefault="005B4BB3" w:rsidP="00DB144C">
            <w:pPr>
              <w:jc w:val="both"/>
              <w:rPr>
                <w:sz w:val="28"/>
              </w:rPr>
            </w:pPr>
          </w:p>
        </w:tc>
        <w:tc>
          <w:tcPr>
            <w:tcW w:w="1986" w:type="dxa"/>
          </w:tcPr>
          <w:p w:rsidR="005B4BB3" w:rsidRDefault="005B4BB3" w:rsidP="00DB144C">
            <w:pPr>
              <w:jc w:val="both"/>
              <w:rPr>
                <w:sz w:val="28"/>
              </w:rPr>
            </w:pPr>
          </w:p>
        </w:tc>
      </w:tr>
      <w:tr w:rsidR="005B4BB3" w:rsidTr="00DB144C">
        <w:tc>
          <w:tcPr>
            <w:tcW w:w="656" w:type="dxa"/>
          </w:tcPr>
          <w:p w:rsidR="005B4BB3" w:rsidRDefault="005B4BB3" w:rsidP="00DB144C">
            <w:pPr>
              <w:jc w:val="both"/>
              <w:rPr>
                <w:sz w:val="28"/>
              </w:rPr>
            </w:pPr>
          </w:p>
        </w:tc>
        <w:tc>
          <w:tcPr>
            <w:tcW w:w="3060" w:type="dxa"/>
          </w:tcPr>
          <w:p w:rsidR="005B4BB3" w:rsidRDefault="005B4BB3" w:rsidP="00DB144C">
            <w:pPr>
              <w:jc w:val="both"/>
              <w:rPr>
                <w:sz w:val="28"/>
              </w:rPr>
            </w:pPr>
          </w:p>
        </w:tc>
        <w:tc>
          <w:tcPr>
            <w:tcW w:w="1779" w:type="dxa"/>
          </w:tcPr>
          <w:p w:rsidR="005B4BB3" w:rsidRDefault="005B4BB3" w:rsidP="00DB144C">
            <w:pPr>
              <w:jc w:val="both"/>
              <w:rPr>
                <w:sz w:val="28"/>
              </w:rPr>
            </w:pPr>
          </w:p>
        </w:tc>
        <w:tc>
          <w:tcPr>
            <w:tcW w:w="2049" w:type="dxa"/>
          </w:tcPr>
          <w:p w:rsidR="005B4BB3" w:rsidRDefault="005B4BB3" w:rsidP="00DB144C">
            <w:pPr>
              <w:jc w:val="both"/>
              <w:rPr>
                <w:sz w:val="28"/>
              </w:rPr>
            </w:pPr>
          </w:p>
        </w:tc>
        <w:tc>
          <w:tcPr>
            <w:tcW w:w="1986" w:type="dxa"/>
          </w:tcPr>
          <w:p w:rsidR="005B4BB3" w:rsidRDefault="005B4BB3" w:rsidP="00DB144C">
            <w:pPr>
              <w:jc w:val="both"/>
              <w:rPr>
                <w:sz w:val="28"/>
              </w:rPr>
            </w:pPr>
          </w:p>
        </w:tc>
      </w:tr>
      <w:tr w:rsidR="005B4BB3" w:rsidTr="00DB144C">
        <w:tc>
          <w:tcPr>
            <w:tcW w:w="656" w:type="dxa"/>
          </w:tcPr>
          <w:p w:rsidR="005B4BB3" w:rsidRDefault="005B4BB3" w:rsidP="00DB144C">
            <w:pPr>
              <w:jc w:val="both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8874" w:type="dxa"/>
            <w:gridSpan w:val="4"/>
          </w:tcPr>
          <w:p w:rsidR="005B4BB3" w:rsidRDefault="005B4BB3" w:rsidP="00DB144C">
            <w:pPr>
              <w:jc w:val="both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 xml:space="preserve">Контрольная точка № 3  </w:t>
            </w:r>
          </w:p>
          <w:p w:rsidR="005B4BB3" w:rsidRDefault="005B4BB3" w:rsidP="00DB144C">
            <w:pPr>
              <w:jc w:val="both"/>
              <w:rPr>
                <w:i/>
                <w:sz w:val="28"/>
              </w:rPr>
            </w:pPr>
            <w:r>
              <w:rPr>
                <w:b/>
                <w:i/>
                <w:sz w:val="28"/>
              </w:rPr>
              <w:t>Дата контроля – 14  учебная неделя</w:t>
            </w:r>
          </w:p>
        </w:tc>
      </w:tr>
      <w:tr w:rsidR="005B4BB3" w:rsidTr="00DB144C">
        <w:tc>
          <w:tcPr>
            <w:tcW w:w="656" w:type="dxa"/>
          </w:tcPr>
          <w:p w:rsidR="005B4BB3" w:rsidRDefault="005B4BB3" w:rsidP="00DB144C">
            <w:pPr>
              <w:jc w:val="both"/>
              <w:rPr>
                <w:sz w:val="28"/>
              </w:rPr>
            </w:pPr>
          </w:p>
        </w:tc>
        <w:tc>
          <w:tcPr>
            <w:tcW w:w="3060" w:type="dxa"/>
          </w:tcPr>
          <w:p w:rsidR="005B4BB3" w:rsidRPr="00180059" w:rsidRDefault="005B4BB3" w:rsidP="00DB144C">
            <w:pPr>
              <w:jc w:val="both"/>
              <w:rPr>
                <w:sz w:val="28"/>
              </w:rPr>
            </w:pPr>
            <w:r w:rsidRPr="00180059">
              <w:rPr>
                <w:sz w:val="28"/>
              </w:rPr>
              <w:t>Лекция</w:t>
            </w:r>
          </w:p>
        </w:tc>
        <w:tc>
          <w:tcPr>
            <w:tcW w:w="1779" w:type="dxa"/>
          </w:tcPr>
          <w:p w:rsidR="005B4BB3" w:rsidRDefault="005B4BB3" w:rsidP="00DB144C">
            <w:pPr>
              <w:jc w:val="both"/>
              <w:rPr>
                <w:i/>
                <w:sz w:val="28"/>
              </w:rPr>
            </w:pPr>
          </w:p>
        </w:tc>
        <w:tc>
          <w:tcPr>
            <w:tcW w:w="2049" w:type="dxa"/>
          </w:tcPr>
          <w:p w:rsidR="005B4BB3" w:rsidRDefault="005B4BB3" w:rsidP="00DB144C">
            <w:pPr>
              <w:jc w:val="both"/>
              <w:rPr>
                <w:i/>
                <w:sz w:val="28"/>
              </w:rPr>
            </w:pPr>
          </w:p>
        </w:tc>
        <w:tc>
          <w:tcPr>
            <w:tcW w:w="1986" w:type="dxa"/>
          </w:tcPr>
          <w:p w:rsidR="005B4BB3" w:rsidRDefault="005B4BB3" w:rsidP="00DB144C">
            <w:pPr>
              <w:jc w:val="both"/>
              <w:rPr>
                <w:i/>
                <w:sz w:val="28"/>
              </w:rPr>
            </w:pPr>
          </w:p>
        </w:tc>
      </w:tr>
      <w:tr w:rsidR="005B4BB3" w:rsidTr="00DB144C">
        <w:tc>
          <w:tcPr>
            <w:tcW w:w="656" w:type="dxa"/>
          </w:tcPr>
          <w:p w:rsidR="005B4BB3" w:rsidRDefault="005B4BB3" w:rsidP="00DB144C">
            <w:pPr>
              <w:jc w:val="both"/>
              <w:rPr>
                <w:sz w:val="28"/>
              </w:rPr>
            </w:pPr>
          </w:p>
        </w:tc>
        <w:tc>
          <w:tcPr>
            <w:tcW w:w="3060" w:type="dxa"/>
          </w:tcPr>
          <w:p w:rsidR="005B4BB3" w:rsidRPr="00180059" w:rsidRDefault="005B4BB3" w:rsidP="00DB144C">
            <w:pPr>
              <w:jc w:val="both"/>
              <w:rPr>
                <w:sz w:val="28"/>
              </w:rPr>
            </w:pPr>
            <w:r w:rsidRPr="00180059">
              <w:rPr>
                <w:sz w:val="28"/>
              </w:rPr>
              <w:t>Практические занятия</w:t>
            </w:r>
          </w:p>
        </w:tc>
        <w:tc>
          <w:tcPr>
            <w:tcW w:w="1779" w:type="dxa"/>
          </w:tcPr>
          <w:p w:rsidR="005B4BB3" w:rsidRPr="00180059" w:rsidRDefault="005B4BB3" w:rsidP="00DB144C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20</w:t>
            </w:r>
          </w:p>
        </w:tc>
        <w:tc>
          <w:tcPr>
            <w:tcW w:w="2049" w:type="dxa"/>
          </w:tcPr>
          <w:p w:rsidR="005B4BB3" w:rsidRDefault="005B4BB3" w:rsidP="00DB144C">
            <w:pPr>
              <w:jc w:val="both"/>
              <w:rPr>
                <w:sz w:val="28"/>
              </w:rPr>
            </w:pPr>
            <w:r>
              <w:rPr>
                <w:sz w:val="28"/>
              </w:rPr>
              <w:t>посещение,</w:t>
            </w:r>
          </w:p>
          <w:p w:rsidR="005B4BB3" w:rsidRDefault="005B4BB3" w:rsidP="00DB144C">
            <w:pPr>
              <w:jc w:val="both"/>
              <w:rPr>
                <w:sz w:val="28"/>
              </w:rPr>
            </w:pPr>
            <w:r>
              <w:rPr>
                <w:sz w:val="28"/>
              </w:rPr>
              <w:t>конспекты п/з,</w:t>
            </w:r>
          </w:p>
          <w:p w:rsidR="005B4BB3" w:rsidRPr="00180059" w:rsidRDefault="005B4BB3" w:rsidP="00DB144C">
            <w:pPr>
              <w:jc w:val="both"/>
              <w:rPr>
                <w:sz w:val="28"/>
              </w:rPr>
            </w:pPr>
            <w:r>
              <w:rPr>
                <w:sz w:val="28"/>
              </w:rPr>
              <w:t>работа на п/з</w:t>
            </w:r>
          </w:p>
        </w:tc>
        <w:tc>
          <w:tcPr>
            <w:tcW w:w="1986" w:type="dxa"/>
          </w:tcPr>
          <w:p w:rsidR="005B4BB3" w:rsidRPr="00180059" w:rsidRDefault="005B4BB3" w:rsidP="00DB144C">
            <w:pPr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  <w:tr w:rsidR="005B4BB3" w:rsidTr="00DB144C">
        <w:tc>
          <w:tcPr>
            <w:tcW w:w="656" w:type="dxa"/>
          </w:tcPr>
          <w:p w:rsidR="005B4BB3" w:rsidRDefault="005B4BB3" w:rsidP="00DB144C">
            <w:pPr>
              <w:jc w:val="both"/>
              <w:rPr>
                <w:sz w:val="28"/>
              </w:rPr>
            </w:pPr>
          </w:p>
        </w:tc>
        <w:tc>
          <w:tcPr>
            <w:tcW w:w="3060" w:type="dxa"/>
          </w:tcPr>
          <w:p w:rsidR="005B4BB3" w:rsidRPr="00180059" w:rsidRDefault="005B4BB3" w:rsidP="00DB144C">
            <w:pPr>
              <w:jc w:val="both"/>
              <w:rPr>
                <w:sz w:val="28"/>
              </w:rPr>
            </w:pPr>
            <w:r w:rsidRPr="00180059">
              <w:rPr>
                <w:sz w:val="28"/>
              </w:rPr>
              <w:t>Лабораторные занятия</w:t>
            </w:r>
          </w:p>
        </w:tc>
        <w:tc>
          <w:tcPr>
            <w:tcW w:w="1779" w:type="dxa"/>
          </w:tcPr>
          <w:p w:rsidR="005B4BB3" w:rsidRPr="00180059" w:rsidRDefault="005B4BB3" w:rsidP="00DB144C">
            <w:pPr>
              <w:jc w:val="both"/>
              <w:rPr>
                <w:sz w:val="28"/>
              </w:rPr>
            </w:pPr>
          </w:p>
        </w:tc>
        <w:tc>
          <w:tcPr>
            <w:tcW w:w="2049" w:type="dxa"/>
          </w:tcPr>
          <w:p w:rsidR="005B4BB3" w:rsidRPr="00180059" w:rsidRDefault="005B4BB3" w:rsidP="00DB144C">
            <w:pPr>
              <w:jc w:val="both"/>
              <w:rPr>
                <w:sz w:val="28"/>
              </w:rPr>
            </w:pPr>
          </w:p>
        </w:tc>
        <w:tc>
          <w:tcPr>
            <w:tcW w:w="1986" w:type="dxa"/>
          </w:tcPr>
          <w:p w:rsidR="005B4BB3" w:rsidRPr="00180059" w:rsidRDefault="005B4BB3" w:rsidP="00DB144C">
            <w:pPr>
              <w:jc w:val="center"/>
              <w:rPr>
                <w:sz w:val="28"/>
              </w:rPr>
            </w:pPr>
          </w:p>
        </w:tc>
      </w:tr>
      <w:tr w:rsidR="005B4BB3" w:rsidTr="00DB144C">
        <w:tc>
          <w:tcPr>
            <w:tcW w:w="656" w:type="dxa"/>
          </w:tcPr>
          <w:p w:rsidR="005B4BB3" w:rsidRDefault="005B4BB3" w:rsidP="00DB144C">
            <w:pPr>
              <w:jc w:val="both"/>
              <w:rPr>
                <w:sz w:val="28"/>
              </w:rPr>
            </w:pPr>
          </w:p>
        </w:tc>
        <w:tc>
          <w:tcPr>
            <w:tcW w:w="3060" w:type="dxa"/>
          </w:tcPr>
          <w:p w:rsidR="005B4BB3" w:rsidRPr="00180059" w:rsidRDefault="005B4BB3" w:rsidP="00DB144C">
            <w:pPr>
              <w:jc w:val="both"/>
              <w:rPr>
                <w:sz w:val="28"/>
              </w:rPr>
            </w:pPr>
            <w:r w:rsidRPr="00180059">
              <w:rPr>
                <w:sz w:val="28"/>
              </w:rPr>
              <w:t>Самостоятельная работа</w:t>
            </w:r>
          </w:p>
        </w:tc>
        <w:tc>
          <w:tcPr>
            <w:tcW w:w="1779" w:type="dxa"/>
          </w:tcPr>
          <w:p w:rsidR="005B4BB3" w:rsidRPr="00180059" w:rsidRDefault="005B4BB3" w:rsidP="00DB144C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80</w:t>
            </w:r>
          </w:p>
        </w:tc>
        <w:tc>
          <w:tcPr>
            <w:tcW w:w="2049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2049"/>
            </w:tblGrid>
            <w:tr w:rsidR="005B4BB3" w:rsidTr="00DB144C">
              <w:tc>
                <w:tcPr>
                  <w:tcW w:w="20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4BB3" w:rsidRDefault="005B4BB3" w:rsidP="00DB144C">
                  <w:pPr>
                    <w:jc w:val="both"/>
                    <w:rPr>
                      <w:sz w:val="28"/>
                    </w:rPr>
                  </w:pPr>
                  <w:r>
                    <w:rPr>
                      <w:sz w:val="28"/>
                    </w:rPr>
                    <w:t>конспекты</w:t>
                  </w:r>
                </w:p>
                <w:p w:rsidR="005B4BB3" w:rsidRDefault="005B4BB3" w:rsidP="00DB144C">
                  <w:pPr>
                    <w:jc w:val="both"/>
                    <w:rPr>
                      <w:sz w:val="28"/>
                    </w:rPr>
                  </w:pPr>
                  <w:r>
                    <w:rPr>
                      <w:sz w:val="28"/>
                    </w:rPr>
                    <w:t>первоисточн.</w:t>
                  </w:r>
                </w:p>
                <w:p w:rsidR="005B4BB3" w:rsidRDefault="005B4BB3" w:rsidP="00DB144C">
                  <w:pPr>
                    <w:jc w:val="both"/>
                    <w:rPr>
                      <w:sz w:val="28"/>
                    </w:rPr>
                  </w:pPr>
                </w:p>
              </w:tc>
            </w:tr>
          </w:tbl>
          <w:p w:rsidR="005B4BB3" w:rsidRPr="00180059" w:rsidRDefault="005B4BB3" w:rsidP="00DB144C">
            <w:pPr>
              <w:jc w:val="both"/>
              <w:rPr>
                <w:sz w:val="28"/>
              </w:rPr>
            </w:pPr>
          </w:p>
        </w:tc>
        <w:tc>
          <w:tcPr>
            <w:tcW w:w="1986" w:type="dxa"/>
          </w:tcPr>
          <w:p w:rsidR="005B4BB3" w:rsidRPr="00180059" w:rsidRDefault="005B4BB3" w:rsidP="00DB144C">
            <w:pPr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</w:tr>
      <w:tr w:rsidR="005B4BB3" w:rsidTr="00DB144C">
        <w:tc>
          <w:tcPr>
            <w:tcW w:w="656" w:type="dxa"/>
          </w:tcPr>
          <w:p w:rsidR="005B4BB3" w:rsidRDefault="005B4BB3" w:rsidP="00DB144C">
            <w:pPr>
              <w:jc w:val="both"/>
              <w:rPr>
                <w:sz w:val="28"/>
              </w:rPr>
            </w:pPr>
          </w:p>
        </w:tc>
        <w:tc>
          <w:tcPr>
            <w:tcW w:w="3060" w:type="dxa"/>
          </w:tcPr>
          <w:p w:rsidR="005B4BB3" w:rsidRDefault="005B4BB3" w:rsidP="00DB144C">
            <w:pPr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Итого по КТ</w:t>
            </w:r>
          </w:p>
        </w:tc>
        <w:tc>
          <w:tcPr>
            <w:tcW w:w="1779" w:type="dxa"/>
          </w:tcPr>
          <w:p w:rsidR="005B4BB3" w:rsidRDefault="005B4BB3" w:rsidP="00DB144C">
            <w:pPr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100</w:t>
            </w:r>
          </w:p>
        </w:tc>
        <w:tc>
          <w:tcPr>
            <w:tcW w:w="2049" w:type="dxa"/>
          </w:tcPr>
          <w:p w:rsidR="005B4BB3" w:rsidRDefault="005B4BB3" w:rsidP="00DB144C">
            <w:pPr>
              <w:jc w:val="both"/>
              <w:rPr>
                <w:i/>
                <w:sz w:val="28"/>
              </w:rPr>
            </w:pPr>
          </w:p>
        </w:tc>
        <w:tc>
          <w:tcPr>
            <w:tcW w:w="1986" w:type="dxa"/>
          </w:tcPr>
          <w:p w:rsidR="005B4BB3" w:rsidRDefault="005B4BB3" w:rsidP="00DB144C">
            <w:pPr>
              <w:jc w:val="both"/>
              <w:rPr>
                <w:sz w:val="28"/>
              </w:rPr>
            </w:pPr>
            <w:r>
              <w:rPr>
                <w:i/>
                <w:sz w:val="28"/>
              </w:rPr>
              <w:t xml:space="preserve">           26</w:t>
            </w:r>
          </w:p>
        </w:tc>
      </w:tr>
      <w:tr w:rsidR="005B4BB3" w:rsidTr="00DB144C">
        <w:tc>
          <w:tcPr>
            <w:tcW w:w="656" w:type="dxa"/>
          </w:tcPr>
          <w:p w:rsidR="005B4BB3" w:rsidRDefault="005B4BB3" w:rsidP="00DB144C">
            <w:pPr>
              <w:jc w:val="both"/>
              <w:rPr>
                <w:sz w:val="28"/>
              </w:rPr>
            </w:pPr>
            <w:r>
              <w:rPr>
                <w:sz w:val="28"/>
                <w:lang w:val="en-US"/>
              </w:rPr>
              <w:t>n</w:t>
            </w:r>
            <w:r>
              <w:rPr>
                <w:sz w:val="28"/>
              </w:rPr>
              <w:t>.1.</w:t>
            </w:r>
          </w:p>
        </w:tc>
        <w:tc>
          <w:tcPr>
            <w:tcW w:w="3060" w:type="dxa"/>
          </w:tcPr>
          <w:p w:rsidR="005B4BB3" w:rsidRDefault="005B4BB3" w:rsidP="00DB144C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Промежуточный контроль</w:t>
            </w:r>
          </w:p>
        </w:tc>
        <w:tc>
          <w:tcPr>
            <w:tcW w:w="1779" w:type="dxa"/>
          </w:tcPr>
          <w:p w:rsidR="005B4BB3" w:rsidRDefault="005B4BB3" w:rsidP="00DB144C">
            <w:pPr>
              <w:jc w:val="both"/>
              <w:rPr>
                <w:sz w:val="28"/>
              </w:rPr>
            </w:pPr>
            <w:r>
              <w:rPr>
                <w:sz w:val="28"/>
              </w:rPr>
              <w:t>100</w:t>
            </w:r>
          </w:p>
        </w:tc>
        <w:tc>
          <w:tcPr>
            <w:tcW w:w="2049" w:type="dxa"/>
          </w:tcPr>
          <w:p w:rsidR="005B4BB3" w:rsidRDefault="005B4BB3" w:rsidP="00DB144C">
            <w:pPr>
              <w:rPr>
                <w:sz w:val="28"/>
              </w:rPr>
            </w:pPr>
            <w:r>
              <w:rPr>
                <w:sz w:val="28"/>
              </w:rPr>
              <w:t>экзамен</w:t>
            </w:r>
          </w:p>
        </w:tc>
        <w:tc>
          <w:tcPr>
            <w:tcW w:w="1986" w:type="dxa"/>
          </w:tcPr>
          <w:p w:rsidR="005B4BB3" w:rsidRDefault="005B4BB3" w:rsidP="00DB144C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 24</w:t>
            </w:r>
          </w:p>
        </w:tc>
      </w:tr>
      <w:tr w:rsidR="005B4BB3" w:rsidTr="00DB144C">
        <w:tc>
          <w:tcPr>
            <w:tcW w:w="656" w:type="dxa"/>
          </w:tcPr>
          <w:p w:rsidR="005B4BB3" w:rsidRDefault="005B4BB3" w:rsidP="00DB144C">
            <w:pPr>
              <w:jc w:val="both"/>
              <w:rPr>
                <w:sz w:val="28"/>
              </w:rPr>
            </w:pPr>
          </w:p>
        </w:tc>
        <w:tc>
          <w:tcPr>
            <w:tcW w:w="3060" w:type="dxa"/>
          </w:tcPr>
          <w:p w:rsidR="005B4BB3" w:rsidRDefault="005B4BB3" w:rsidP="00DB144C">
            <w:pPr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Итого по КТ</w:t>
            </w:r>
          </w:p>
        </w:tc>
        <w:tc>
          <w:tcPr>
            <w:tcW w:w="1779" w:type="dxa"/>
          </w:tcPr>
          <w:p w:rsidR="005B4BB3" w:rsidRDefault="005B4BB3" w:rsidP="00DB144C">
            <w:pPr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100</w:t>
            </w:r>
          </w:p>
        </w:tc>
        <w:tc>
          <w:tcPr>
            <w:tcW w:w="2049" w:type="dxa"/>
          </w:tcPr>
          <w:p w:rsidR="005B4BB3" w:rsidRDefault="005B4BB3" w:rsidP="00DB144C">
            <w:pPr>
              <w:jc w:val="both"/>
              <w:rPr>
                <w:i/>
                <w:sz w:val="28"/>
              </w:rPr>
            </w:pPr>
          </w:p>
        </w:tc>
        <w:tc>
          <w:tcPr>
            <w:tcW w:w="1986" w:type="dxa"/>
          </w:tcPr>
          <w:p w:rsidR="005B4BB3" w:rsidRDefault="005B4BB3" w:rsidP="00DB144C">
            <w:pPr>
              <w:jc w:val="center"/>
              <w:rPr>
                <w:sz w:val="28"/>
              </w:rPr>
            </w:pPr>
            <w:r>
              <w:rPr>
                <w:sz w:val="28"/>
              </w:rPr>
              <w:t>24</w:t>
            </w:r>
          </w:p>
        </w:tc>
      </w:tr>
      <w:tr w:rsidR="005B4BB3" w:rsidTr="00DB144C">
        <w:tc>
          <w:tcPr>
            <w:tcW w:w="656" w:type="dxa"/>
          </w:tcPr>
          <w:p w:rsidR="005B4BB3" w:rsidRDefault="005B4BB3" w:rsidP="00DB144C">
            <w:pPr>
              <w:jc w:val="both"/>
              <w:rPr>
                <w:sz w:val="28"/>
              </w:rPr>
            </w:pPr>
          </w:p>
        </w:tc>
        <w:tc>
          <w:tcPr>
            <w:tcW w:w="6888" w:type="dxa"/>
            <w:gridSpan w:val="3"/>
          </w:tcPr>
          <w:p w:rsidR="005B4BB3" w:rsidRDefault="005B4BB3" w:rsidP="00DB144C">
            <w:pPr>
              <w:jc w:val="both"/>
              <w:rPr>
                <w:sz w:val="28"/>
              </w:rPr>
            </w:pPr>
            <w:r>
              <w:rPr>
                <w:b/>
                <w:i/>
                <w:sz w:val="28"/>
              </w:rPr>
              <w:t>Итого по дисциплине</w:t>
            </w:r>
          </w:p>
        </w:tc>
        <w:tc>
          <w:tcPr>
            <w:tcW w:w="1986" w:type="dxa"/>
          </w:tcPr>
          <w:p w:rsidR="005B4BB3" w:rsidRDefault="005B4BB3" w:rsidP="00DB144C">
            <w:pPr>
              <w:jc w:val="both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 xml:space="preserve">          100</w:t>
            </w:r>
          </w:p>
        </w:tc>
      </w:tr>
    </w:tbl>
    <w:p w:rsidR="005B4BB3" w:rsidRPr="0028513D" w:rsidRDefault="005B4BB3" w:rsidP="00A74F8A">
      <w:pPr>
        <w:ind w:firstLine="720"/>
        <w:jc w:val="both"/>
        <w:rPr>
          <w:sz w:val="28"/>
          <w:szCs w:val="28"/>
        </w:rPr>
      </w:pPr>
    </w:p>
    <w:p w:rsidR="005B4BB3" w:rsidRPr="0028513D" w:rsidRDefault="005B4BB3" w:rsidP="00A74F8A">
      <w:pPr>
        <w:ind w:firstLine="720"/>
        <w:jc w:val="both"/>
        <w:rPr>
          <w:b/>
          <w:sz w:val="28"/>
          <w:szCs w:val="28"/>
        </w:rPr>
      </w:pPr>
      <w:r w:rsidRPr="0028513D">
        <w:rPr>
          <w:b/>
          <w:sz w:val="28"/>
          <w:szCs w:val="28"/>
        </w:rPr>
        <w:t>Критерии оценки:</w:t>
      </w:r>
    </w:p>
    <w:p w:rsidR="005B4BB3" w:rsidRPr="0028513D" w:rsidRDefault="005B4BB3" w:rsidP="00A74F8A">
      <w:pPr>
        <w:ind w:firstLine="720"/>
        <w:jc w:val="both"/>
        <w:rPr>
          <w:sz w:val="28"/>
          <w:szCs w:val="28"/>
        </w:rPr>
      </w:pPr>
      <w:r w:rsidRPr="0028513D">
        <w:rPr>
          <w:sz w:val="28"/>
          <w:szCs w:val="28"/>
        </w:rPr>
        <w:t>«Отлично» - от 85 до 100 баллов;</w:t>
      </w:r>
    </w:p>
    <w:p w:rsidR="005B4BB3" w:rsidRPr="0028513D" w:rsidRDefault="005B4BB3" w:rsidP="00A74F8A">
      <w:pPr>
        <w:ind w:firstLine="720"/>
        <w:jc w:val="both"/>
        <w:rPr>
          <w:sz w:val="28"/>
          <w:szCs w:val="28"/>
        </w:rPr>
      </w:pPr>
      <w:r w:rsidRPr="0028513D">
        <w:rPr>
          <w:sz w:val="28"/>
          <w:szCs w:val="28"/>
        </w:rPr>
        <w:t>«Хорошо» - от 76 до 84 баллов;</w:t>
      </w:r>
    </w:p>
    <w:p w:rsidR="005B4BB3" w:rsidRPr="0028513D" w:rsidRDefault="005B4BB3" w:rsidP="00A74F8A">
      <w:pPr>
        <w:ind w:firstLine="720"/>
        <w:jc w:val="both"/>
        <w:rPr>
          <w:sz w:val="28"/>
          <w:szCs w:val="28"/>
        </w:rPr>
      </w:pPr>
      <w:r w:rsidRPr="0028513D">
        <w:rPr>
          <w:sz w:val="28"/>
          <w:szCs w:val="28"/>
        </w:rPr>
        <w:t>«Удовлетворительно» - от 61 до 75 баллов;</w:t>
      </w:r>
    </w:p>
    <w:p w:rsidR="005B4BB3" w:rsidRPr="0028513D" w:rsidRDefault="005B4BB3" w:rsidP="00A74F8A">
      <w:pPr>
        <w:ind w:firstLine="720"/>
        <w:jc w:val="both"/>
        <w:rPr>
          <w:sz w:val="28"/>
          <w:szCs w:val="28"/>
        </w:rPr>
      </w:pPr>
      <w:r w:rsidRPr="0028513D">
        <w:rPr>
          <w:sz w:val="28"/>
          <w:szCs w:val="28"/>
        </w:rPr>
        <w:t>«Неудовлетворительно» - от 0 до 60 баллов.</w:t>
      </w:r>
    </w:p>
    <w:p w:rsidR="005B4BB3" w:rsidRPr="0028513D" w:rsidRDefault="005B4BB3" w:rsidP="00A74F8A">
      <w:pPr>
        <w:ind w:firstLine="720"/>
        <w:jc w:val="both"/>
        <w:rPr>
          <w:sz w:val="28"/>
          <w:szCs w:val="28"/>
        </w:rPr>
      </w:pPr>
    </w:p>
    <w:p w:rsidR="005B4BB3" w:rsidRPr="0028513D" w:rsidRDefault="005B4BB3" w:rsidP="00A74F8A">
      <w:pPr>
        <w:ind w:firstLine="720"/>
        <w:jc w:val="both"/>
        <w:rPr>
          <w:sz w:val="28"/>
          <w:szCs w:val="28"/>
        </w:rPr>
      </w:pPr>
    </w:p>
    <w:p w:rsidR="005B4BB3" w:rsidRPr="0028513D" w:rsidRDefault="005B4BB3" w:rsidP="00A74F8A">
      <w:pPr>
        <w:ind w:firstLine="720"/>
        <w:jc w:val="both"/>
        <w:rPr>
          <w:sz w:val="28"/>
          <w:szCs w:val="28"/>
        </w:rPr>
      </w:pPr>
    </w:p>
    <w:p w:rsidR="005B4BB3" w:rsidRPr="0028513D" w:rsidRDefault="005B4BB3" w:rsidP="00A74F8A">
      <w:pPr>
        <w:ind w:firstLine="720"/>
        <w:jc w:val="both"/>
        <w:rPr>
          <w:sz w:val="28"/>
          <w:szCs w:val="28"/>
        </w:rPr>
      </w:pPr>
    </w:p>
    <w:p w:rsidR="005B4BB3" w:rsidRPr="0028513D" w:rsidRDefault="005B4BB3" w:rsidP="00A74F8A">
      <w:pPr>
        <w:ind w:firstLine="720"/>
        <w:jc w:val="both"/>
        <w:rPr>
          <w:sz w:val="28"/>
          <w:szCs w:val="28"/>
          <w:vertAlign w:val="superscript"/>
        </w:rPr>
      </w:pPr>
      <w:r w:rsidRPr="0028513D">
        <w:rPr>
          <w:sz w:val="28"/>
          <w:szCs w:val="28"/>
        </w:rPr>
        <w:t xml:space="preserve">Преподаватель _________________ </w:t>
      </w:r>
      <w:r>
        <w:rPr>
          <w:sz w:val="28"/>
          <w:szCs w:val="28"/>
        </w:rPr>
        <w:t>Нуриханова Наиля Камиловна</w:t>
      </w:r>
    </w:p>
    <w:p w:rsidR="005B4BB3" w:rsidRDefault="005B4BB3" w:rsidP="00A74F8A">
      <w:pPr>
        <w:pStyle w:val="Style1"/>
        <w:widowControl/>
        <w:spacing w:before="65"/>
        <w:ind w:left="2160" w:right="1613"/>
        <w:rPr>
          <w:rStyle w:val="FontStyle20"/>
        </w:rPr>
      </w:pPr>
    </w:p>
    <w:p w:rsidR="005B4BB3" w:rsidRDefault="005B4BB3" w:rsidP="00A74F8A">
      <w:pPr>
        <w:pStyle w:val="Style1"/>
        <w:widowControl/>
        <w:spacing w:before="65"/>
        <w:ind w:left="2160" w:right="1613"/>
        <w:rPr>
          <w:rStyle w:val="FontStyle20"/>
        </w:rPr>
      </w:pPr>
    </w:p>
    <w:p w:rsidR="005B4BB3" w:rsidRDefault="005B4BB3" w:rsidP="00A74F8A">
      <w:pPr>
        <w:pStyle w:val="Style1"/>
        <w:widowControl/>
        <w:spacing w:before="65"/>
        <w:ind w:left="2160" w:right="1613"/>
        <w:rPr>
          <w:rStyle w:val="FontStyle20"/>
        </w:rPr>
      </w:pPr>
    </w:p>
    <w:p w:rsidR="005B4BB3" w:rsidRPr="009D24B7" w:rsidRDefault="005B4BB3" w:rsidP="001B294C">
      <w:pPr>
        <w:ind w:firstLine="5940"/>
        <w:rPr>
          <w:color w:val="FF0000"/>
          <w:sz w:val="28"/>
          <w:szCs w:val="28"/>
        </w:rPr>
      </w:pPr>
    </w:p>
    <w:p w:rsidR="005B4BB3" w:rsidRDefault="005B4BB3" w:rsidP="001B294C"/>
    <w:sectPr w:rsidR="005B4BB3" w:rsidSect="00D75C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15851"/>
    <w:multiLevelType w:val="hybridMultilevel"/>
    <w:tmpl w:val="FAF4EA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49C0CB0"/>
    <w:multiLevelType w:val="hybridMultilevel"/>
    <w:tmpl w:val="D7AC714E"/>
    <w:lvl w:ilvl="0" w:tplc="33ACA8DE">
      <w:start w:val="1"/>
      <w:numFmt w:val="bullet"/>
      <w:lvlRestart w:val="0"/>
      <w:lvlText w:val=""/>
      <w:lvlJc w:val="left"/>
      <w:pPr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CA7693"/>
    <w:multiLevelType w:val="hybridMultilevel"/>
    <w:tmpl w:val="5D8C4C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7660FED"/>
    <w:multiLevelType w:val="hybridMultilevel"/>
    <w:tmpl w:val="B9407CA0"/>
    <w:lvl w:ilvl="0" w:tplc="FB78F122">
      <w:start w:val="2"/>
      <w:numFmt w:val="bullet"/>
      <w:lvlText w:val="-"/>
      <w:lvlJc w:val="left"/>
      <w:pPr>
        <w:tabs>
          <w:tab w:val="num" w:pos="1778"/>
        </w:tabs>
        <w:ind w:left="1778" w:hanging="945"/>
      </w:pPr>
      <w:rPr>
        <w:rFonts w:ascii="Times New Roman" w:eastAsia="Times New Roman" w:hAnsi="Times New Roman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913"/>
        </w:tabs>
        <w:ind w:left="1913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633"/>
        </w:tabs>
        <w:ind w:left="2633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353"/>
        </w:tabs>
        <w:ind w:left="3353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073"/>
        </w:tabs>
        <w:ind w:left="4073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793"/>
        </w:tabs>
        <w:ind w:left="4793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513"/>
        </w:tabs>
        <w:ind w:left="5513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233"/>
        </w:tabs>
        <w:ind w:left="6233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953"/>
        </w:tabs>
        <w:ind w:left="6953" w:hanging="360"/>
      </w:pPr>
      <w:rPr>
        <w:rFonts w:ascii="Wingdings" w:hAnsi="Wingdings" w:hint="default"/>
      </w:rPr>
    </w:lvl>
  </w:abstractNum>
  <w:abstractNum w:abstractNumId="4">
    <w:nsid w:val="09C912E1"/>
    <w:multiLevelType w:val="hybridMultilevel"/>
    <w:tmpl w:val="DAA8DF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0BC1104E"/>
    <w:multiLevelType w:val="hybridMultilevel"/>
    <w:tmpl w:val="47865352"/>
    <w:lvl w:ilvl="0" w:tplc="574C8B04">
      <w:start w:val="1"/>
      <w:numFmt w:val="bullet"/>
      <w:lvlText w:val="–"/>
      <w:lvlJc w:val="left"/>
      <w:pPr>
        <w:tabs>
          <w:tab w:val="num" w:pos="2138"/>
        </w:tabs>
        <w:ind w:left="2138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>
    <w:nsid w:val="0F4A489E"/>
    <w:multiLevelType w:val="hybridMultilevel"/>
    <w:tmpl w:val="31EED980"/>
    <w:lvl w:ilvl="0" w:tplc="183E402A">
      <w:start w:val="1"/>
      <w:numFmt w:val="decimal"/>
      <w:lvlRestart w:val="0"/>
      <w:lvlText w:val="%1."/>
      <w:lvlJc w:val="left"/>
      <w:pPr>
        <w:ind w:left="720" w:hanging="363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0A83A74"/>
    <w:multiLevelType w:val="hybridMultilevel"/>
    <w:tmpl w:val="4FE6A12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265549F6"/>
    <w:multiLevelType w:val="hybridMultilevel"/>
    <w:tmpl w:val="DD00FA42"/>
    <w:lvl w:ilvl="0" w:tplc="BA7EF5AE">
      <w:start w:val="1"/>
      <w:numFmt w:val="decimal"/>
      <w:lvlText w:val="%1."/>
      <w:lvlJc w:val="left"/>
      <w:pPr>
        <w:ind w:left="1066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  <w:rPr>
        <w:rFonts w:cs="Times New Roman"/>
      </w:rPr>
    </w:lvl>
  </w:abstractNum>
  <w:abstractNum w:abstractNumId="9">
    <w:nsid w:val="3316029C"/>
    <w:multiLevelType w:val="hybridMultilevel"/>
    <w:tmpl w:val="A9768B5C"/>
    <w:lvl w:ilvl="0" w:tplc="336AC3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3C8911ED"/>
    <w:multiLevelType w:val="hybridMultilevel"/>
    <w:tmpl w:val="D1E6EA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479439D4"/>
    <w:multiLevelType w:val="hybridMultilevel"/>
    <w:tmpl w:val="887C693A"/>
    <w:lvl w:ilvl="0" w:tplc="336AC3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8005AB7"/>
    <w:multiLevelType w:val="hybridMultilevel"/>
    <w:tmpl w:val="B85881F0"/>
    <w:lvl w:ilvl="0" w:tplc="3B5CC18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DD235F3"/>
    <w:multiLevelType w:val="hybridMultilevel"/>
    <w:tmpl w:val="7BC233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521D5BEB"/>
    <w:multiLevelType w:val="hybridMultilevel"/>
    <w:tmpl w:val="ADA28FF8"/>
    <w:lvl w:ilvl="0" w:tplc="0D1C4244">
      <w:start w:val="1"/>
      <w:numFmt w:val="decimal"/>
      <w:lvlText w:val="%1."/>
      <w:lvlJc w:val="left"/>
      <w:pPr>
        <w:ind w:left="119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1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3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5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7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9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1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3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53" w:hanging="180"/>
      </w:pPr>
      <w:rPr>
        <w:rFonts w:cs="Times New Roman"/>
      </w:rPr>
    </w:lvl>
  </w:abstractNum>
  <w:abstractNum w:abstractNumId="15">
    <w:nsid w:val="564A15B3"/>
    <w:multiLevelType w:val="hybridMultilevel"/>
    <w:tmpl w:val="6C8823BE"/>
    <w:lvl w:ilvl="0" w:tplc="089CC796">
      <w:start w:val="1"/>
      <w:numFmt w:val="decimal"/>
      <w:lvlText w:val="%1."/>
      <w:lvlJc w:val="left"/>
      <w:pPr>
        <w:ind w:left="119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1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3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5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7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9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1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3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53" w:hanging="180"/>
      </w:pPr>
      <w:rPr>
        <w:rFonts w:cs="Times New Roman"/>
      </w:rPr>
    </w:lvl>
  </w:abstractNum>
  <w:abstractNum w:abstractNumId="16">
    <w:nsid w:val="572277A7"/>
    <w:multiLevelType w:val="singleLevel"/>
    <w:tmpl w:val="E3BAE892"/>
    <w:lvl w:ilvl="0">
      <w:start w:val="1"/>
      <w:numFmt w:val="decimal"/>
      <w:lvlText w:val="%1."/>
      <w:lvlJc w:val="left"/>
      <w:pPr>
        <w:tabs>
          <w:tab w:val="num" w:pos="1193"/>
        </w:tabs>
        <w:ind w:left="1193" w:hanging="360"/>
      </w:pPr>
      <w:rPr>
        <w:rFonts w:cs="Times New Roman" w:hint="default"/>
      </w:rPr>
    </w:lvl>
  </w:abstractNum>
  <w:abstractNum w:abstractNumId="17">
    <w:nsid w:val="5DDC0F69"/>
    <w:multiLevelType w:val="singleLevel"/>
    <w:tmpl w:val="A6E41B8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18">
    <w:nsid w:val="63812083"/>
    <w:multiLevelType w:val="hybridMultilevel"/>
    <w:tmpl w:val="ED5C8CC4"/>
    <w:lvl w:ilvl="0" w:tplc="336AC3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6A9F2B22"/>
    <w:multiLevelType w:val="hybridMultilevel"/>
    <w:tmpl w:val="E78C8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77BA6348"/>
    <w:multiLevelType w:val="singleLevel"/>
    <w:tmpl w:val="3962D846"/>
    <w:lvl w:ilvl="0">
      <w:start w:val="1"/>
      <w:numFmt w:val="decimal"/>
      <w:lvlText w:val="%1."/>
      <w:lvlJc w:val="left"/>
      <w:pPr>
        <w:tabs>
          <w:tab w:val="num" w:pos="1433"/>
        </w:tabs>
        <w:ind w:left="1433" w:hanging="600"/>
      </w:pPr>
      <w:rPr>
        <w:rFonts w:cs="Times New Roman"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13"/>
  </w:num>
  <w:num w:numId="5">
    <w:abstractNumId w:val="4"/>
  </w:num>
  <w:num w:numId="6">
    <w:abstractNumId w:val="2"/>
  </w:num>
  <w:num w:numId="7">
    <w:abstractNumId w:val="10"/>
  </w:num>
  <w:num w:numId="8">
    <w:abstractNumId w:val="5"/>
  </w:num>
  <w:num w:numId="9">
    <w:abstractNumId w:val="19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12"/>
  </w:num>
  <w:num w:numId="13">
    <w:abstractNumId w:val="18"/>
  </w:num>
  <w:num w:numId="14">
    <w:abstractNumId w:val="11"/>
  </w:num>
  <w:num w:numId="15">
    <w:abstractNumId w:val="9"/>
  </w:num>
  <w:num w:numId="16">
    <w:abstractNumId w:val="15"/>
  </w:num>
  <w:num w:numId="17">
    <w:abstractNumId w:val="14"/>
  </w:num>
  <w:num w:numId="18">
    <w:abstractNumId w:val="17"/>
    <w:lvlOverride w:ilvl="0">
      <w:startOverride w:val="1"/>
    </w:lvlOverride>
  </w:num>
  <w:num w:numId="19">
    <w:abstractNumId w:val="20"/>
  </w:num>
  <w:num w:numId="20">
    <w:abstractNumId w:val="16"/>
  </w:num>
  <w:num w:numId="2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294C"/>
    <w:rsid w:val="000057BD"/>
    <w:rsid w:val="000137C5"/>
    <w:rsid w:val="000446F6"/>
    <w:rsid w:val="000505AB"/>
    <w:rsid w:val="000B2D8F"/>
    <w:rsid w:val="001226AD"/>
    <w:rsid w:val="0013621F"/>
    <w:rsid w:val="0015515E"/>
    <w:rsid w:val="00180059"/>
    <w:rsid w:val="001B294C"/>
    <w:rsid w:val="001E04FF"/>
    <w:rsid w:val="0028513D"/>
    <w:rsid w:val="002917B0"/>
    <w:rsid w:val="002A394B"/>
    <w:rsid w:val="002A55EA"/>
    <w:rsid w:val="002A7C82"/>
    <w:rsid w:val="003043E1"/>
    <w:rsid w:val="00333763"/>
    <w:rsid w:val="00355FF7"/>
    <w:rsid w:val="00383470"/>
    <w:rsid w:val="00397B4C"/>
    <w:rsid w:val="003C3311"/>
    <w:rsid w:val="003E0B47"/>
    <w:rsid w:val="0046360B"/>
    <w:rsid w:val="004743F1"/>
    <w:rsid w:val="00485760"/>
    <w:rsid w:val="004E70C4"/>
    <w:rsid w:val="005113B6"/>
    <w:rsid w:val="00551929"/>
    <w:rsid w:val="005520DD"/>
    <w:rsid w:val="00561BD3"/>
    <w:rsid w:val="00573143"/>
    <w:rsid w:val="005737A0"/>
    <w:rsid w:val="005B4BB3"/>
    <w:rsid w:val="005C3A23"/>
    <w:rsid w:val="006273B1"/>
    <w:rsid w:val="00635013"/>
    <w:rsid w:val="0064023A"/>
    <w:rsid w:val="00657A2F"/>
    <w:rsid w:val="00677927"/>
    <w:rsid w:val="006B14F4"/>
    <w:rsid w:val="006F4FF3"/>
    <w:rsid w:val="00712284"/>
    <w:rsid w:val="007351DB"/>
    <w:rsid w:val="00761DF5"/>
    <w:rsid w:val="0076515E"/>
    <w:rsid w:val="00766E80"/>
    <w:rsid w:val="007A00B1"/>
    <w:rsid w:val="007A0207"/>
    <w:rsid w:val="007B0F2F"/>
    <w:rsid w:val="007B1FCC"/>
    <w:rsid w:val="007F06E4"/>
    <w:rsid w:val="00827C1F"/>
    <w:rsid w:val="008931F0"/>
    <w:rsid w:val="008B752E"/>
    <w:rsid w:val="008C1D60"/>
    <w:rsid w:val="008F17B6"/>
    <w:rsid w:val="008F3866"/>
    <w:rsid w:val="00937FBC"/>
    <w:rsid w:val="00975567"/>
    <w:rsid w:val="00980BA0"/>
    <w:rsid w:val="009B6013"/>
    <w:rsid w:val="009D24B7"/>
    <w:rsid w:val="009F448E"/>
    <w:rsid w:val="009F5E05"/>
    <w:rsid w:val="009F75EA"/>
    <w:rsid w:val="00A402BD"/>
    <w:rsid w:val="00A44D99"/>
    <w:rsid w:val="00A74F8A"/>
    <w:rsid w:val="00A94270"/>
    <w:rsid w:val="00AA0784"/>
    <w:rsid w:val="00AA2F9C"/>
    <w:rsid w:val="00B27EBD"/>
    <w:rsid w:val="00B37F7D"/>
    <w:rsid w:val="00B47410"/>
    <w:rsid w:val="00BB34F4"/>
    <w:rsid w:val="00BC39FF"/>
    <w:rsid w:val="00BD4A10"/>
    <w:rsid w:val="00C6393E"/>
    <w:rsid w:val="00CA2D6D"/>
    <w:rsid w:val="00D276E9"/>
    <w:rsid w:val="00D75C06"/>
    <w:rsid w:val="00D825E7"/>
    <w:rsid w:val="00DA299D"/>
    <w:rsid w:val="00DB144C"/>
    <w:rsid w:val="00DB7A17"/>
    <w:rsid w:val="00DD2031"/>
    <w:rsid w:val="00E4240E"/>
    <w:rsid w:val="00EF17C6"/>
    <w:rsid w:val="00F15E5C"/>
    <w:rsid w:val="00F648E3"/>
    <w:rsid w:val="00F70B83"/>
    <w:rsid w:val="00F9770C"/>
    <w:rsid w:val="00FB3CDE"/>
    <w:rsid w:val="00FB4EFD"/>
    <w:rsid w:val="00FC128B"/>
    <w:rsid w:val="00FD3508"/>
    <w:rsid w:val="00FE0986"/>
    <w:rsid w:val="00FE5F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294C"/>
    <w:rPr>
      <w:rFonts w:ascii="Times New Roman" w:eastAsia="Times New Roman" w:hAnsi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B1FC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1B294C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7B1FCC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1B294C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BodyText">
    <w:name w:val="Body Text"/>
    <w:basedOn w:val="Normal"/>
    <w:link w:val="BodyTextChar"/>
    <w:uiPriority w:val="99"/>
    <w:rsid w:val="001B294C"/>
    <w:rPr>
      <w:sz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B294C"/>
    <w:rPr>
      <w:rFonts w:ascii="Times New Roman" w:hAnsi="Times New Roman" w:cs="Times New Roman"/>
      <w:sz w:val="20"/>
      <w:szCs w:val="20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1B294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1B294C"/>
    <w:rPr>
      <w:rFonts w:ascii="Times New Roman" w:hAnsi="Times New Roman" w:cs="Times New Roman"/>
      <w:sz w:val="20"/>
      <w:szCs w:val="20"/>
      <w:lang w:eastAsia="ru-RU"/>
    </w:rPr>
  </w:style>
  <w:style w:type="paragraph" w:styleId="BodyText3">
    <w:name w:val="Body Text 3"/>
    <w:basedOn w:val="Normal"/>
    <w:link w:val="BodyText3Char"/>
    <w:uiPriority w:val="99"/>
    <w:rsid w:val="001B294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1B294C"/>
    <w:rPr>
      <w:rFonts w:ascii="Times New Roman" w:hAnsi="Times New Roman" w:cs="Times New Roman"/>
      <w:sz w:val="16"/>
      <w:szCs w:val="16"/>
      <w:lang w:eastAsia="ru-RU"/>
    </w:rPr>
  </w:style>
  <w:style w:type="paragraph" w:styleId="BodyTextIndent3">
    <w:name w:val="Body Text Indent 3"/>
    <w:basedOn w:val="Normal"/>
    <w:link w:val="BodyTextIndent3Char"/>
    <w:uiPriority w:val="99"/>
    <w:rsid w:val="001B294C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1B294C"/>
    <w:rPr>
      <w:rFonts w:ascii="Times New Roman" w:hAnsi="Times New Roman" w:cs="Times New Roman"/>
      <w:sz w:val="16"/>
      <w:szCs w:val="16"/>
      <w:lang w:eastAsia="ru-RU"/>
    </w:rPr>
  </w:style>
  <w:style w:type="paragraph" w:styleId="BlockText">
    <w:name w:val="Block Text"/>
    <w:basedOn w:val="Normal"/>
    <w:uiPriority w:val="99"/>
    <w:rsid w:val="001B294C"/>
    <w:pPr>
      <w:ind w:left="113" w:right="113"/>
      <w:jc w:val="center"/>
    </w:pPr>
    <w:rPr>
      <w:b/>
      <w:sz w:val="40"/>
    </w:rPr>
  </w:style>
  <w:style w:type="paragraph" w:styleId="Footer">
    <w:name w:val="footer"/>
    <w:basedOn w:val="Normal"/>
    <w:link w:val="FooterChar"/>
    <w:uiPriority w:val="99"/>
    <w:rsid w:val="001B294C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1B294C"/>
    <w:rPr>
      <w:rFonts w:ascii="Times New Roman" w:hAnsi="Times New Roman" w:cs="Times New Roman"/>
      <w:sz w:val="20"/>
      <w:szCs w:val="20"/>
      <w:lang w:eastAsia="ru-RU"/>
    </w:rPr>
  </w:style>
  <w:style w:type="character" w:styleId="PageNumber">
    <w:name w:val="page number"/>
    <w:basedOn w:val="DefaultParagraphFont"/>
    <w:uiPriority w:val="99"/>
    <w:rsid w:val="001B294C"/>
    <w:rPr>
      <w:rFonts w:cs="Times New Roman"/>
    </w:rPr>
  </w:style>
  <w:style w:type="character" w:styleId="Hyperlink">
    <w:name w:val="Hyperlink"/>
    <w:basedOn w:val="DefaultParagraphFont"/>
    <w:uiPriority w:val="99"/>
    <w:rsid w:val="001B294C"/>
    <w:rPr>
      <w:rFonts w:cs="Times New Roman"/>
      <w:color w:val="0000FF"/>
      <w:u w:val="single"/>
    </w:rPr>
  </w:style>
  <w:style w:type="character" w:styleId="Strong">
    <w:name w:val="Strong"/>
    <w:basedOn w:val="DefaultParagraphFont"/>
    <w:uiPriority w:val="99"/>
    <w:qFormat/>
    <w:rsid w:val="001B294C"/>
    <w:rPr>
      <w:rFonts w:cs="Times New Roman"/>
      <w:b/>
    </w:rPr>
  </w:style>
  <w:style w:type="paragraph" w:styleId="ListParagraph">
    <w:name w:val="List Paragraph"/>
    <w:basedOn w:val="Normal"/>
    <w:uiPriority w:val="99"/>
    <w:qFormat/>
    <w:rsid w:val="001B294C"/>
    <w:pPr>
      <w:autoSpaceDE w:val="0"/>
      <w:autoSpaceDN w:val="0"/>
      <w:spacing w:before="60" w:line="312" w:lineRule="auto"/>
      <w:ind w:left="720"/>
      <w:contextualSpacing/>
      <w:jc w:val="both"/>
    </w:pPr>
    <w:rPr>
      <w:sz w:val="28"/>
      <w:szCs w:val="28"/>
    </w:rPr>
  </w:style>
  <w:style w:type="paragraph" w:styleId="PlainText">
    <w:name w:val="Plain Text"/>
    <w:basedOn w:val="Normal"/>
    <w:link w:val="PlainTextChar"/>
    <w:uiPriority w:val="99"/>
    <w:rsid w:val="001B294C"/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1B294C"/>
    <w:rPr>
      <w:rFonts w:ascii="Courier New" w:hAnsi="Courier New" w:cs="Times New Roman"/>
      <w:sz w:val="20"/>
      <w:szCs w:val="20"/>
      <w:lang w:eastAsia="ru-RU"/>
    </w:rPr>
  </w:style>
  <w:style w:type="paragraph" w:customStyle="1" w:styleId="Style1">
    <w:name w:val="Style1"/>
    <w:basedOn w:val="Normal"/>
    <w:uiPriority w:val="99"/>
    <w:rsid w:val="00A74F8A"/>
    <w:pPr>
      <w:widowControl w:val="0"/>
      <w:autoSpaceDE w:val="0"/>
      <w:autoSpaceDN w:val="0"/>
      <w:adjustRightInd w:val="0"/>
      <w:spacing w:line="331" w:lineRule="exact"/>
      <w:jc w:val="center"/>
    </w:pPr>
    <w:rPr>
      <w:sz w:val="24"/>
      <w:szCs w:val="24"/>
    </w:rPr>
  </w:style>
  <w:style w:type="character" w:customStyle="1" w:styleId="FontStyle20">
    <w:name w:val="Font Style20"/>
    <w:basedOn w:val="DefaultParagraphFont"/>
    <w:uiPriority w:val="99"/>
    <w:rsid w:val="00A74F8A"/>
    <w:rPr>
      <w:rFonts w:ascii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du.ru/index.php?page_id=242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ibooks.ru/reading.php?productid=21761" TargetMode="External"/><Relationship Id="rId12" Type="http://schemas.openxmlformats.org/officeDocument/2006/relationships/hyperlink" Target="http://studentam.net/content/category/1/2/5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iblioclub.ru/book/115711/" TargetMode="External"/><Relationship Id="rId11" Type="http://schemas.openxmlformats.org/officeDocument/2006/relationships/hyperlink" Target="http://elibrary.ru/defaultx.asp" TargetMode="External"/><Relationship Id="rId5" Type="http://schemas.openxmlformats.org/officeDocument/2006/relationships/hyperlink" Target="http://www.biblioclub.ru/author.php?action=book&amp;auth_id=33167" TargetMode="External"/><Relationship Id="rId10" Type="http://schemas.openxmlformats.org/officeDocument/2006/relationships/hyperlink" Target="http://www.edu.ru/index.php?page_id=24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edu.ru/index.php?page_id=6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27</Pages>
  <Words>7173</Words>
  <Characters>-32766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ФГБОУ ВПО «Башкирский государственный педагогический </dc:title>
  <dc:subject/>
  <dc:creator>Zver</dc:creator>
  <cp:keywords/>
  <dc:description/>
  <cp:lastModifiedBy>Speed_XP</cp:lastModifiedBy>
  <cp:revision>2</cp:revision>
  <dcterms:created xsi:type="dcterms:W3CDTF">2016-01-30T09:38:00Z</dcterms:created>
  <dcterms:modified xsi:type="dcterms:W3CDTF">2016-01-30T09:38:00Z</dcterms:modified>
</cp:coreProperties>
</file>